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D157B5" w:rsidRDefault="00D157B5" w:rsidP="00854CF1">
      <w:pPr>
        <w:spacing w:before="40" w:after="40"/>
        <w:rPr>
          <w:rFonts w:cs="Arial"/>
          <w:sz w:val="20"/>
        </w:rPr>
      </w:pPr>
    </w:p>
    <w:p w:rsidR="00D157B5" w:rsidRPr="00D157B5" w:rsidRDefault="00854CF1" w:rsidP="00D157B5">
      <w:pPr>
        <w:spacing w:before="40" w:after="40"/>
        <w:ind w:left="5760"/>
        <w:rPr>
          <w:rFonts w:cs="Arial"/>
          <w:i/>
          <w:sz w:val="20"/>
        </w:rPr>
      </w:pPr>
      <w:r>
        <w:rPr>
          <w:rFonts w:cs="Arial"/>
          <w:i/>
          <w:sz w:val="20"/>
        </w:rPr>
        <w:t>Nom commune</w:t>
      </w:r>
      <w:r w:rsidR="00D157B5" w:rsidRPr="00D157B5">
        <w:rPr>
          <w:rFonts w:cs="Arial"/>
          <w:i/>
          <w:sz w:val="20"/>
        </w:rPr>
        <w:t xml:space="preserve">, le </w:t>
      </w:r>
      <w:r>
        <w:rPr>
          <w:rFonts w:cs="Arial"/>
          <w:i/>
          <w:sz w:val="20"/>
        </w:rPr>
        <w:t>xx/xx/</w:t>
      </w:r>
      <w:proofErr w:type="spellStart"/>
      <w:r>
        <w:rPr>
          <w:rFonts w:cs="Arial"/>
          <w:i/>
          <w:sz w:val="20"/>
        </w:rPr>
        <w:t>xxxx</w:t>
      </w:r>
      <w:proofErr w:type="spellEnd"/>
    </w:p>
    <w:p w:rsidR="00A46405" w:rsidRDefault="00A46405" w:rsidP="007B4C9E">
      <w:pPr>
        <w:pStyle w:val="En-tte"/>
        <w:rPr>
          <w:rFonts w:cs="Arial"/>
          <w:b/>
          <w:i/>
          <w:sz w:val="20"/>
        </w:rPr>
      </w:pPr>
    </w:p>
    <w:p w:rsidR="00D157B5" w:rsidRDefault="00D157B5" w:rsidP="00D157B5">
      <w:pPr>
        <w:spacing w:before="40" w:after="40"/>
        <w:rPr>
          <w:rFonts w:cs="Arial"/>
          <w:sz w:val="20"/>
        </w:rPr>
      </w:pPr>
    </w:p>
    <w:p w:rsidR="00D157B5" w:rsidRPr="00896A13" w:rsidRDefault="00D157B5" w:rsidP="00D157B5">
      <w:pPr>
        <w:spacing w:before="40" w:after="40"/>
        <w:rPr>
          <w:rFonts w:cs="Arial"/>
          <w:b/>
          <w:sz w:val="20"/>
        </w:rPr>
      </w:pPr>
      <w:r w:rsidRPr="00896A13">
        <w:rPr>
          <w:rFonts w:cs="Arial"/>
          <w:b/>
          <w:sz w:val="20"/>
        </w:rPr>
        <w:t xml:space="preserve">Objet : </w:t>
      </w:r>
      <w:r w:rsidR="00EE6676" w:rsidRPr="00896A13">
        <w:rPr>
          <w:rFonts w:cs="Arial"/>
          <w:b/>
          <w:sz w:val="20"/>
        </w:rPr>
        <w:t xml:space="preserve">Appel à participation des commerces de </w:t>
      </w:r>
      <w:r w:rsidR="00EE6676" w:rsidRPr="00896A13">
        <w:rPr>
          <w:rFonts w:cs="Arial"/>
          <w:i/>
          <w:iCs/>
          <w:sz w:val="20"/>
          <w:highlight w:val="yellow"/>
        </w:rPr>
        <w:t>Nom de la commune</w:t>
      </w:r>
      <w:r w:rsidR="00EE6676" w:rsidRPr="00896A13">
        <w:rPr>
          <w:rFonts w:cs="Arial"/>
          <w:b/>
          <w:sz w:val="20"/>
        </w:rPr>
        <w:t xml:space="preserve"> </w:t>
      </w:r>
      <w:r w:rsidR="00854CF1" w:rsidRPr="00896A13">
        <w:rPr>
          <w:rFonts w:cs="Arial"/>
          <w:b/>
          <w:sz w:val="20"/>
        </w:rPr>
        <w:t>à « La nuit est belle ! »</w:t>
      </w:r>
      <w:r w:rsidR="00EE6676" w:rsidRPr="00896A13">
        <w:rPr>
          <w:rFonts w:cs="Arial"/>
          <w:b/>
          <w:sz w:val="20"/>
        </w:rPr>
        <w:t xml:space="preserve"> 2021</w:t>
      </w:r>
    </w:p>
    <w:p w:rsidR="00D157B5" w:rsidRPr="00896A13" w:rsidRDefault="00D157B5" w:rsidP="00D157B5">
      <w:pPr>
        <w:spacing w:before="40" w:after="40"/>
        <w:rPr>
          <w:rFonts w:cs="Arial"/>
          <w:sz w:val="20"/>
        </w:rPr>
      </w:pPr>
    </w:p>
    <w:p w:rsidR="00D157B5" w:rsidRPr="00896A13" w:rsidRDefault="00D157B5" w:rsidP="00D157B5">
      <w:pPr>
        <w:spacing w:before="40" w:after="40"/>
        <w:rPr>
          <w:rFonts w:cs="Arial"/>
          <w:sz w:val="20"/>
        </w:rPr>
      </w:pPr>
    </w:p>
    <w:p w:rsidR="00D157B5" w:rsidRPr="00896A13" w:rsidRDefault="00D157B5" w:rsidP="00D157B5">
      <w:pPr>
        <w:spacing w:before="40" w:after="40"/>
        <w:rPr>
          <w:rFonts w:cs="Arial"/>
          <w:sz w:val="20"/>
        </w:rPr>
      </w:pPr>
    </w:p>
    <w:p w:rsidR="00D157B5" w:rsidRPr="00896A13" w:rsidRDefault="00D157B5" w:rsidP="00D157B5">
      <w:pPr>
        <w:spacing w:before="40" w:after="40"/>
        <w:rPr>
          <w:rFonts w:cs="Arial"/>
          <w:sz w:val="20"/>
        </w:rPr>
      </w:pPr>
      <w:r w:rsidRPr="00896A13">
        <w:rPr>
          <w:rFonts w:cs="Arial"/>
          <w:sz w:val="20"/>
        </w:rPr>
        <w:t>Madame/ Monsieur,</w:t>
      </w:r>
    </w:p>
    <w:p w:rsidR="00D157B5" w:rsidRPr="00896A13" w:rsidRDefault="00D157B5" w:rsidP="00D157B5">
      <w:pPr>
        <w:spacing w:before="40" w:after="40"/>
        <w:rPr>
          <w:rFonts w:cs="Arial"/>
          <w:sz w:val="20"/>
        </w:rPr>
      </w:pPr>
    </w:p>
    <w:p w:rsidR="00D157B5" w:rsidRPr="00896A13" w:rsidRDefault="00D157B5" w:rsidP="00D157B5">
      <w:pPr>
        <w:spacing w:before="40" w:after="40"/>
        <w:rPr>
          <w:rFonts w:cs="Arial"/>
          <w:sz w:val="20"/>
        </w:rPr>
      </w:pPr>
    </w:p>
    <w:p w:rsidR="00854CF1" w:rsidRPr="00896A13" w:rsidRDefault="00854CF1" w:rsidP="00854CF1">
      <w:pPr>
        <w:pStyle w:val="Sansinterligne"/>
        <w:jc w:val="both"/>
        <w:rPr>
          <w:rFonts w:ascii="Arial" w:hAnsi="Arial" w:cs="Arial"/>
          <w:b/>
          <w:sz w:val="20"/>
          <w:szCs w:val="20"/>
        </w:rPr>
      </w:pPr>
    </w:p>
    <w:p w:rsidR="007822DC" w:rsidRDefault="00663C1D" w:rsidP="00AC7832">
      <w:pPr>
        <w:autoSpaceDE w:val="0"/>
        <w:autoSpaceDN w:val="0"/>
        <w:adjustRightInd w:val="0"/>
        <w:rPr>
          <w:rFonts w:cs="Arial"/>
          <w:sz w:val="20"/>
        </w:rPr>
      </w:pPr>
      <w:r w:rsidRPr="00663C1D">
        <w:rPr>
          <w:rFonts w:cs="Arial"/>
          <w:sz w:val="20"/>
        </w:rPr>
        <w:t xml:space="preserve">Le vendredi 21 mai 2021, </w:t>
      </w:r>
      <w:r w:rsidRPr="00896A13">
        <w:rPr>
          <w:rFonts w:cs="Arial"/>
          <w:i/>
          <w:iCs/>
          <w:sz w:val="20"/>
          <w:highlight w:val="yellow"/>
        </w:rPr>
        <w:t>Nom de la commune</w:t>
      </w:r>
      <w:r w:rsidRPr="00896A13">
        <w:rPr>
          <w:rFonts w:cs="Arial"/>
          <w:sz w:val="20"/>
        </w:rPr>
        <w:t xml:space="preserve"> </w:t>
      </w:r>
      <w:r w:rsidRPr="00663C1D">
        <w:rPr>
          <w:rFonts w:cs="Arial"/>
          <w:sz w:val="20"/>
        </w:rPr>
        <w:t xml:space="preserve">participe à la 2ème édition La nuit est belle ! ; l’évènement d’extinction lumineuse du Grand Genève. Lors de cette action symbolique, c’est l’ensemble des communes transfrontalières du Grand Genève qui sont invitées, le temps d’une nuit, à éteindre leur éclairage public ou à renforcer la sensibilisation autour du patrimoine nocturne pour celles qui éteignent déjà comme </w:t>
      </w:r>
      <w:r w:rsidR="00854CF1" w:rsidRPr="00896A13">
        <w:rPr>
          <w:rFonts w:cs="Arial"/>
          <w:i/>
          <w:iCs/>
          <w:sz w:val="20"/>
          <w:highlight w:val="yellow"/>
        </w:rPr>
        <w:t>Nom de la commune</w:t>
      </w:r>
      <w:r w:rsidR="007822DC">
        <w:rPr>
          <w:rFonts w:cs="Arial"/>
          <w:sz w:val="20"/>
        </w:rPr>
        <w:t>.</w:t>
      </w:r>
    </w:p>
    <w:p w:rsidR="00AC7832" w:rsidRPr="00896A13" w:rsidRDefault="00AC7832" w:rsidP="00AC7832">
      <w:pPr>
        <w:autoSpaceDE w:val="0"/>
        <w:autoSpaceDN w:val="0"/>
        <w:adjustRightInd w:val="0"/>
        <w:rPr>
          <w:rFonts w:cs="Arial"/>
          <w:sz w:val="20"/>
        </w:rPr>
      </w:pPr>
      <w:r w:rsidRPr="00896A13">
        <w:rPr>
          <w:rFonts w:cs="Arial"/>
          <w:sz w:val="20"/>
        </w:rPr>
        <w:t>En septembre 2019, la première édition avait déjà embarqué 152 communes sur les 209 que compte le Grand Genève, et comptabilisé plus de 60 animations sur le territoire franco-</w:t>
      </w:r>
      <w:proofErr w:type="spellStart"/>
      <w:r w:rsidRPr="00896A13">
        <w:rPr>
          <w:rFonts w:cs="Arial"/>
          <w:sz w:val="20"/>
        </w:rPr>
        <w:t>valdo</w:t>
      </w:r>
      <w:proofErr w:type="spellEnd"/>
      <w:r w:rsidRPr="00896A13">
        <w:rPr>
          <w:rFonts w:cs="Arial"/>
          <w:sz w:val="20"/>
        </w:rPr>
        <w:t xml:space="preserve">-genevois. Cette action inédite et la plus grande du genre en Europe bénéficie d’un engouement général et est assurément devenue un rendez-vous incontournable pour les habitants du Grand Genève et bien au-delà. </w:t>
      </w:r>
    </w:p>
    <w:p w:rsidR="00854CF1" w:rsidRPr="00896A13" w:rsidRDefault="00854CF1" w:rsidP="00AC7832">
      <w:pPr>
        <w:autoSpaceDE w:val="0"/>
        <w:autoSpaceDN w:val="0"/>
        <w:adjustRightInd w:val="0"/>
        <w:rPr>
          <w:rFonts w:cs="Arial"/>
          <w:b/>
          <w:bCs/>
          <w:sz w:val="20"/>
        </w:rPr>
      </w:pPr>
      <w:r w:rsidRPr="00896A13">
        <w:rPr>
          <w:rFonts w:cs="Arial"/>
          <w:b/>
          <w:bCs/>
          <w:sz w:val="20"/>
        </w:rPr>
        <w:t>L’édition 2021 promet d’aller plus loin encore, en associant davantage les privés -</w:t>
      </w:r>
      <w:r w:rsidR="00AC7832" w:rsidRPr="00896A13">
        <w:rPr>
          <w:rFonts w:cs="Arial"/>
          <w:b/>
          <w:bCs/>
          <w:sz w:val="20"/>
        </w:rPr>
        <w:t xml:space="preserve"> </w:t>
      </w:r>
      <w:r w:rsidRPr="00896A13">
        <w:rPr>
          <w:rFonts w:cs="Arial"/>
          <w:b/>
          <w:bCs/>
          <w:sz w:val="20"/>
        </w:rPr>
        <w:t>habitants, commerçants et entrepreneurs</w:t>
      </w:r>
      <w:r w:rsidR="00AC7832" w:rsidRPr="00896A13">
        <w:rPr>
          <w:rFonts w:cs="Arial"/>
          <w:b/>
          <w:bCs/>
          <w:sz w:val="20"/>
        </w:rPr>
        <w:t xml:space="preserve"> </w:t>
      </w:r>
      <w:r w:rsidRPr="00896A13">
        <w:rPr>
          <w:rFonts w:cs="Arial"/>
          <w:b/>
          <w:bCs/>
          <w:sz w:val="20"/>
        </w:rPr>
        <w:t xml:space="preserve">- et en les encourageant à éteindre leur éclairage. </w:t>
      </w:r>
    </w:p>
    <w:p w:rsidR="00854CF1" w:rsidRPr="00896A13" w:rsidRDefault="00854CF1" w:rsidP="00AC7832">
      <w:pPr>
        <w:rPr>
          <w:rFonts w:cs="Arial"/>
          <w:sz w:val="20"/>
        </w:rPr>
      </w:pPr>
    </w:p>
    <w:p w:rsidR="00EE6676" w:rsidRPr="00896A13" w:rsidRDefault="00EE6676" w:rsidP="00AC7832">
      <w:pPr>
        <w:pStyle w:val="Sansinterligne"/>
        <w:jc w:val="both"/>
        <w:rPr>
          <w:rFonts w:ascii="Arial" w:hAnsi="Arial" w:cs="Arial"/>
          <w:b/>
          <w:sz w:val="20"/>
          <w:szCs w:val="20"/>
        </w:rPr>
      </w:pPr>
      <w:r w:rsidRPr="00896A13">
        <w:rPr>
          <w:rFonts w:ascii="Arial" w:hAnsi="Arial" w:cs="Arial"/>
          <w:b/>
          <w:sz w:val="20"/>
          <w:szCs w:val="20"/>
        </w:rPr>
        <w:t>Et si vous participiez à « La nuit est belle ! » en 2021 ?</w:t>
      </w:r>
    </w:p>
    <w:p w:rsidR="00187553" w:rsidRPr="00896A13" w:rsidRDefault="00187553" w:rsidP="00AC7832">
      <w:pPr>
        <w:pStyle w:val="Sansinterligne"/>
        <w:jc w:val="both"/>
        <w:rPr>
          <w:rFonts w:ascii="Arial" w:eastAsia="Times New Roman" w:hAnsi="Arial" w:cs="Arial"/>
          <w:sz w:val="20"/>
          <w:szCs w:val="20"/>
          <w:lang w:eastAsia="fr-FR"/>
        </w:rPr>
      </w:pPr>
    </w:p>
    <w:p w:rsidR="00854CF1" w:rsidRPr="00896A13" w:rsidRDefault="00854CF1" w:rsidP="00AC7832">
      <w:pPr>
        <w:pStyle w:val="Sansinterligne"/>
        <w:jc w:val="both"/>
        <w:rPr>
          <w:rFonts w:ascii="Arial" w:eastAsia="Times New Roman" w:hAnsi="Arial" w:cs="Arial"/>
          <w:sz w:val="20"/>
          <w:szCs w:val="20"/>
          <w:lang w:eastAsia="fr-FR"/>
        </w:rPr>
      </w:pPr>
      <w:r w:rsidRPr="00896A13">
        <w:rPr>
          <w:rFonts w:ascii="Arial" w:eastAsia="Times New Roman" w:hAnsi="Arial" w:cs="Arial"/>
          <w:sz w:val="20"/>
          <w:szCs w:val="20"/>
          <w:lang w:eastAsia="fr-FR"/>
        </w:rPr>
        <w:t xml:space="preserve">Cette année, </w:t>
      </w:r>
      <w:r w:rsidR="00AC7832" w:rsidRPr="00896A13">
        <w:rPr>
          <w:rFonts w:ascii="Arial" w:eastAsia="Times New Roman" w:hAnsi="Arial" w:cs="Arial"/>
          <w:i/>
          <w:iCs/>
          <w:sz w:val="20"/>
          <w:szCs w:val="20"/>
          <w:highlight w:val="yellow"/>
          <w:lang w:eastAsia="fr-FR"/>
        </w:rPr>
        <w:t>Nom de la commune</w:t>
      </w:r>
      <w:r w:rsidR="00AC7832" w:rsidRPr="00896A13">
        <w:rPr>
          <w:rFonts w:cs="Arial"/>
          <w:i/>
          <w:iCs/>
          <w:sz w:val="20"/>
          <w:szCs w:val="20"/>
        </w:rPr>
        <w:t xml:space="preserve"> </w:t>
      </w:r>
      <w:r w:rsidRPr="00896A13">
        <w:rPr>
          <w:rFonts w:ascii="Arial" w:eastAsia="Times New Roman" w:hAnsi="Arial" w:cs="Arial"/>
          <w:sz w:val="20"/>
          <w:szCs w:val="20"/>
          <w:lang w:eastAsia="fr-FR"/>
        </w:rPr>
        <w:t xml:space="preserve">a de nouveau décidé d’éteindre ses lumières le </w:t>
      </w:r>
      <w:r w:rsidR="00AC7832" w:rsidRPr="00896A13">
        <w:rPr>
          <w:rFonts w:ascii="Arial" w:eastAsia="Times New Roman" w:hAnsi="Arial" w:cs="Arial"/>
          <w:sz w:val="20"/>
          <w:szCs w:val="20"/>
          <w:lang w:eastAsia="fr-FR"/>
        </w:rPr>
        <w:t xml:space="preserve">vendredi </w:t>
      </w:r>
      <w:r w:rsidRPr="00896A13">
        <w:rPr>
          <w:rFonts w:ascii="Arial" w:eastAsia="Times New Roman" w:hAnsi="Arial" w:cs="Arial"/>
          <w:sz w:val="20"/>
          <w:szCs w:val="20"/>
          <w:lang w:eastAsia="fr-FR"/>
        </w:rPr>
        <w:t>21 mai</w:t>
      </w:r>
      <w:r w:rsidR="00AC7832" w:rsidRPr="00896A13">
        <w:rPr>
          <w:rFonts w:ascii="Arial" w:eastAsia="Times New Roman" w:hAnsi="Arial" w:cs="Arial"/>
          <w:sz w:val="20"/>
          <w:szCs w:val="20"/>
          <w:lang w:eastAsia="fr-FR"/>
        </w:rPr>
        <w:t xml:space="preserve"> 2021</w:t>
      </w:r>
      <w:r w:rsidRPr="00896A13">
        <w:rPr>
          <w:rFonts w:ascii="Arial" w:eastAsia="Times New Roman" w:hAnsi="Arial" w:cs="Arial"/>
          <w:sz w:val="20"/>
          <w:szCs w:val="20"/>
          <w:lang w:eastAsia="fr-FR"/>
        </w:rPr>
        <w:t xml:space="preserve">. Et pour que la nuit soit encore plus belle, elle vous invite à participer en éteignant dès que possible vitrine et enseigne pour la soirée. </w:t>
      </w:r>
    </w:p>
    <w:p w:rsidR="00187553" w:rsidRPr="00896A13" w:rsidRDefault="00187553" w:rsidP="00187553">
      <w:pPr>
        <w:pStyle w:val="Sansinterligne"/>
        <w:jc w:val="both"/>
        <w:rPr>
          <w:rFonts w:ascii="Arial" w:eastAsia="Times New Roman" w:hAnsi="Arial" w:cs="Arial"/>
          <w:sz w:val="20"/>
          <w:szCs w:val="20"/>
          <w:lang w:eastAsia="fr-FR"/>
        </w:rPr>
      </w:pPr>
    </w:p>
    <w:p w:rsidR="00187553" w:rsidRPr="00896A13" w:rsidRDefault="00187553" w:rsidP="00187553">
      <w:pPr>
        <w:pStyle w:val="Sansinterligne"/>
        <w:jc w:val="both"/>
        <w:rPr>
          <w:rFonts w:ascii="Arial" w:eastAsia="Times New Roman" w:hAnsi="Arial" w:cs="Arial"/>
          <w:sz w:val="20"/>
          <w:szCs w:val="20"/>
          <w:lang w:eastAsia="fr-FR"/>
        </w:rPr>
      </w:pPr>
      <w:r w:rsidRPr="00896A13">
        <w:rPr>
          <w:rFonts w:ascii="Arial" w:hAnsi="Arial" w:cs="Arial"/>
          <w:b/>
          <w:noProof/>
          <w:sz w:val="20"/>
          <w:szCs w:val="20"/>
        </w:rPr>
        <w:drawing>
          <wp:anchor distT="0" distB="0" distL="114300" distR="114300" simplePos="0" relativeHeight="251666944" behindDoc="0" locked="0" layoutInCell="1" allowOverlap="1" wp14:anchorId="55400A26" wp14:editId="14D2258E">
            <wp:simplePos x="0" y="0"/>
            <wp:positionH relativeFrom="margin">
              <wp:posOffset>4102735</wp:posOffset>
            </wp:positionH>
            <wp:positionV relativeFrom="paragraph">
              <wp:posOffset>1299845</wp:posOffset>
            </wp:positionV>
            <wp:extent cx="1653540" cy="2066925"/>
            <wp:effectExtent l="0" t="0" r="3810" b="9525"/>
            <wp:wrapTopAndBottom/>
            <wp:docPr id="7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FB_IMG_1606835276422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53540" cy="20669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896A13">
        <w:rPr>
          <w:rFonts w:ascii="Arial" w:hAnsi="Arial" w:cs="Arial"/>
          <w:bCs/>
          <w:noProof/>
          <w:color w:val="FF0000"/>
          <w:sz w:val="20"/>
          <w:szCs w:val="20"/>
        </w:rPr>
        <w:drawing>
          <wp:anchor distT="0" distB="0" distL="114300" distR="114300" simplePos="0" relativeHeight="251652608" behindDoc="1" locked="0" layoutInCell="1" allowOverlap="1" wp14:anchorId="564A2954" wp14:editId="76206E9A">
            <wp:simplePos x="0" y="0"/>
            <wp:positionH relativeFrom="column">
              <wp:posOffset>-24130</wp:posOffset>
            </wp:positionH>
            <wp:positionV relativeFrom="paragraph">
              <wp:posOffset>22860</wp:posOffset>
            </wp:positionV>
            <wp:extent cx="2065020" cy="2065020"/>
            <wp:effectExtent l="0" t="0" r="0" b="0"/>
            <wp:wrapTight wrapText="bothSides">
              <wp:wrapPolygon edited="0">
                <wp:start x="0" y="0"/>
                <wp:lineTo x="0" y="21321"/>
                <wp:lineTo x="21321" y="21321"/>
                <wp:lineTo x="21321" y="0"/>
                <wp:lineTo x="0" y="0"/>
              </wp:wrapPolygon>
            </wp:wrapTight>
            <wp:docPr id="6" name="Image 6" descr="Une image contenant texte, tableau blanc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FB_IMG_1606835297361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65020" cy="20650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896A13">
        <w:rPr>
          <w:rFonts w:ascii="Arial" w:eastAsia="Times New Roman" w:hAnsi="Arial" w:cs="Arial"/>
          <w:sz w:val="20"/>
          <w:szCs w:val="20"/>
          <w:lang w:eastAsia="fr-FR"/>
        </w:rPr>
        <w:t xml:space="preserve">Mais qui dit éteindre son enseigne et sa vitrine ne veut pas dire cesser toute activité… L’année dernière, certains commerces ont fait preuve d’ingéniosité durant « La nuit est belle ! » et ont même organisé des animations à destination des habitants : repas à la chandelle, apéro, lectures, </w:t>
      </w:r>
      <w:r w:rsidR="007D55F7">
        <w:rPr>
          <w:rFonts w:ascii="Arial" w:eastAsia="Times New Roman" w:hAnsi="Arial" w:cs="Arial"/>
          <w:sz w:val="20"/>
          <w:szCs w:val="20"/>
          <w:lang w:eastAsia="fr-FR"/>
        </w:rPr>
        <w:t xml:space="preserve">dégustation à l’aveugle, </w:t>
      </w:r>
      <w:r w:rsidRPr="00896A13">
        <w:rPr>
          <w:rFonts w:ascii="Arial" w:eastAsia="Times New Roman" w:hAnsi="Arial" w:cs="Arial"/>
          <w:sz w:val="20"/>
          <w:szCs w:val="20"/>
          <w:lang w:eastAsia="fr-FR"/>
        </w:rPr>
        <w:t>mini-concerts acoustiques</w:t>
      </w:r>
      <w:r w:rsidR="007D55F7">
        <w:rPr>
          <w:rFonts w:ascii="Arial" w:eastAsia="Times New Roman" w:hAnsi="Arial" w:cs="Arial"/>
          <w:sz w:val="20"/>
          <w:szCs w:val="20"/>
          <w:lang w:eastAsia="fr-FR"/>
        </w:rPr>
        <w:t>...</w:t>
      </w:r>
      <w:r w:rsidRPr="00896A13">
        <w:rPr>
          <w:rFonts w:ascii="Arial" w:eastAsia="Times New Roman" w:hAnsi="Arial" w:cs="Arial"/>
          <w:sz w:val="20"/>
          <w:szCs w:val="20"/>
          <w:lang w:eastAsia="fr-FR"/>
        </w:rPr>
        <w:t xml:space="preserve"> tout est envisageable ! </w:t>
      </w:r>
    </w:p>
    <w:p w:rsidR="00187553" w:rsidRPr="00896A13" w:rsidRDefault="00187553" w:rsidP="00187553">
      <w:pPr>
        <w:pStyle w:val="Sansinterligne"/>
        <w:jc w:val="both"/>
        <w:rPr>
          <w:rFonts w:ascii="Arial" w:eastAsia="Times New Roman" w:hAnsi="Arial" w:cs="Arial"/>
          <w:sz w:val="20"/>
          <w:szCs w:val="20"/>
          <w:lang w:eastAsia="fr-FR"/>
        </w:rPr>
      </w:pPr>
      <w:r w:rsidRPr="00896A13">
        <w:rPr>
          <w:rFonts w:ascii="Arial" w:eastAsia="Times New Roman" w:hAnsi="Arial" w:cs="Arial"/>
          <w:sz w:val="20"/>
          <w:szCs w:val="20"/>
          <w:lang w:eastAsia="fr-FR"/>
        </w:rPr>
        <w:t>(Sous réserve du contexte sanitaire à cette date…)</w:t>
      </w:r>
    </w:p>
    <w:p w:rsidR="00187553" w:rsidRDefault="00187553" w:rsidP="00187553">
      <w:pPr>
        <w:pStyle w:val="Sansinterligne"/>
        <w:jc w:val="both"/>
        <w:rPr>
          <w:rFonts w:ascii="Arial" w:hAnsi="Arial" w:cs="Arial"/>
          <w:b/>
          <w:bCs/>
          <w:sz w:val="20"/>
          <w:szCs w:val="20"/>
        </w:rPr>
      </w:pPr>
    </w:p>
    <w:p w:rsidR="00896A13" w:rsidRDefault="00896A13" w:rsidP="00187553">
      <w:pPr>
        <w:pStyle w:val="Sansinterligne"/>
        <w:jc w:val="both"/>
        <w:rPr>
          <w:rFonts w:ascii="Arial" w:hAnsi="Arial" w:cs="Arial"/>
          <w:b/>
          <w:bCs/>
          <w:sz w:val="20"/>
          <w:szCs w:val="20"/>
        </w:rPr>
      </w:pPr>
    </w:p>
    <w:p w:rsidR="00187553" w:rsidRPr="00187553" w:rsidRDefault="00187553" w:rsidP="00187553">
      <w:pPr>
        <w:pStyle w:val="Sansinterligne"/>
        <w:jc w:val="both"/>
        <w:rPr>
          <w:rFonts w:ascii="Arial" w:hAnsi="Arial" w:cs="Arial"/>
          <w:b/>
          <w:bCs/>
          <w:sz w:val="20"/>
          <w:szCs w:val="20"/>
        </w:rPr>
      </w:pPr>
      <w:r w:rsidRPr="00187553">
        <w:rPr>
          <w:rFonts w:ascii="Arial" w:hAnsi="Arial" w:cs="Arial"/>
          <w:b/>
          <w:bCs/>
          <w:sz w:val="20"/>
          <w:szCs w:val="20"/>
        </w:rPr>
        <w:t>Répondre à cet appel, c’</w:t>
      </w:r>
      <w:proofErr w:type="spellStart"/>
      <w:r w:rsidRPr="00187553">
        <w:rPr>
          <w:rFonts w:ascii="Arial" w:hAnsi="Arial" w:cs="Arial"/>
          <w:b/>
          <w:bCs/>
          <w:sz w:val="20"/>
          <w:szCs w:val="20"/>
        </w:rPr>
        <w:t>est</w:t>
      </w:r>
      <w:proofErr w:type="spellEnd"/>
      <w:r w:rsidRPr="00187553">
        <w:rPr>
          <w:rFonts w:ascii="Arial" w:hAnsi="Arial" w:cs="Arial"/>
          <w:b/>
          <w:bCs/>
          <w:sz w:val="20"/>
          <w:szCs w:val="20"/>
        </w:rPr>
        <w:t xml:space="preserve"> s’associer à un formidable mouvement</w:t>
      </w:r>
      <w:r>
        <w:rPr>
          <w:rFonts w:ascii="Arial" w:hAnsi="Arial" w:cs="Arial"/>
          <w:b/>
          <w:bCs/>
          <w:sz w:val="20"/>
          <w:szCs w:val="20"/>
        </w:rPr>
        <w:t> !</w:t>
      </w:r>
    </w:p>
    <w:p w:rsidR="00187553" w:rsidRPr="00AC7832" w:rsidRDefault="00187553" w:rsidP="00AC7832">
      <w:pPr>
        <w:pStyle w:val="Sansinterligne"/>
        <w:jc w:val="both"/>
        <w:rPr>
          <w:rFonts w:ascii="Arial" w:eastAsia="Times New Roman" w:hAnsi="Arial" w:cs="Arial"/>
          <w:szCs w:val="20"/>
          <w:lang w:eastAsia="fr-FR"/>
        </w:rPr>
      </w:pPr>
    </w:p>
    <w:p w:rsidR="00854CF1" w:rsidRPr="00854CF1" w:rsidRDefault="00854CF1" w:rsidP="00AC7832">
      <w:pPr>
        <w:pStyle w:val="Sansinterligne"/>
        <w:jc w:val="both"/>
        <w:rPr>
          <w:rFonts w:ascii="Arial" w:hAnsi="Arial" w:cs="Arial"/>
          <w:b/>
          <w:sz w:val="20"/>
          <w:szCs w:val="20"/>
        </w:rPr>
      </w:pPr>
    </w:p>
    <w:p w:rsidR="00854CF1" w:rsidRPr="00854CF1" w:rsidRDefault="00854CF1" w:rsidP="00AC7832">
      <w:pPr>
        <w:pStyle w:val="Sansinterligne"/>
        <w:jc w:val="both"/>
        <w:rPr>
          <w:rFonts w:ascii="Arial" w:hAnsi="Arial" w:cs="Arial"/>
          <w:sz w:val="20"/>
          <w:szCs w:val="20"/>
        </w:rPr>
      </w:pPr>
      <w:r w:rsidRPr="00854CF1">
        <w:rPr>
          <w:rFonts w:ascii="Arial" w:hAnsi="Arial" w:cs="Arial"/>
          <w:sz w:val="20"/>
          <w:szCs w:val="20"/>
        </w:rPr>
        <w:t>D’avance, merci</w:t>
      </w:r>
      <w:r w:rsidR="00896A13">
        <w:rPr>
          <w:rFonts w:ascii="Arial" w:hAnsi="Arial" w:cs="Arial"/>
          <w:sz w:val="20"/>
          <w:szCs w:val="20"/>
        </w:rPr>
        <w:t>.</w:t>
      </w:r>
    </w:p>
    <w:p w:rsidR="00854CF1" w:rsidRPr="00854CF1" w:rsidRDefault="00854CF1" w:rsidP="00AC7832">
      <w:pPr>
        <w:pStyle w:val="Sansinterligne"/>
        <w:jc w:val="both"/>
        <w:rPr>
          <w:rFonts w:ascii="Arial" w:hAnsi="Arial" w:cs="Arial"/>
          <w:sz w:val="20"/>
          <w:szCs w:val="20"/>
        </w:rPr>
      </w:pPr>
    </w:p>
    <w:p w:rsidR="00854CF1" w:rsidRPr="007D55F7" w:rsidRDefault="00854CF1" w:rsidP="00AC7832">
      <w:pPr>
        <w:rPr>
          <w:rFonts w:cs="Arial"/>
          <w:b/>
          <w:bCs/>
          <w:sz w:val="20"/>
          <w:szCs w:val="18"/>
        </w:rPr>
      </w:pPr>
      <w:r w:rsidRPr="007D55F7">
        <w:rPr>
          <w:rFonts w:cs="Arial"/>
          <w:b/>
          <w:bCs/>
          <w:sz w:val="20"/>
          <w:szCs w:val="18"/>
        </w:rPr>
        <w:t xml:space="preserve">Vous </w:t>
      </w:r>
      <w:r w:rsidR="00187553" w:rsidRPr="007D55F7">
        <w:rPr>
          <w:rFonts w:cs="Arial"/>
          <w:b/>
          <w:bCs/>
          <w:sz w:val="20"/>
          <w:szCs w:val="18"/>
        </w:rPr>
        <w:t xml:space="preserve">souhaitez </w:t>
      </w:r>
      <w:r w:rsidRPr="007D55F7">
        <w:rPr>
          <w:rFonts w:cs="Arial"/>
          <w:b/>
          <w:bCs/>
          <w:sz w:val="20"/>
          <w:szCs w:val="18"/>
        </w:rPr>
        <w:t>participe</w:t>
      </w:r>
      <w:r w:rsidR="00187553" w:rsidRPr="007D55F7">
        <w:rPr>
          <w:rFonts w:cs="Arial"/>
          <w:b/>
          <w:bCs/>
          <w:sz w:val="20"/>
          <w:szCs w:val="18"/>
        </w:rPr>
        <w:t xml:space="preserve">r en éteignant </w:t>
      </w:r>
      <w:r w:rsidR="00896A13" w:rsidRPr="007D55F7">
        <w:rPr>
          <w:rFonts w:cs="Arial"/>
          <w:b/>
          <w:bCs/>
          <w:sz w:val="20"/>
          <w:szCs w:val="18"/>
        </w:rPr>
        <w:t xml:space="preserve">vitrine et </w:t>
      </w:r>
      <w:r w:rsidR="00187553" w:rsidRPr="007D55F7">
        <w:rPr>
          <w:rFonts w:cs="Arial"/>
          <w:b/>
          <w:bCs/>
          <w:sz w:val="20"/>
          <w:szCs w:val="18"/>
        </w:rPr>
        <w:t xml:space="preserve">enseigne </w:t>
      </w:r>
      <w:r w:rsidRPr="007D55F7">
        <w:rPr>
          <w:rFonts w:cs="Arial"/>
          <w:b/>
          <w:bCs/>
          <w:sz w:val="20"/>
          <w:szCs w:val="18"/>
        </w:rPr>
        <w:t>?</w:t>
      </w:r>
    </w:p>
    <w:p w:rsidR="008478F9" w:rsidRDefault="008478F9" w:rsidP="008478F9">
      <w:pPr>
        <w:rPr>
          <w:rFonts w:cs="Arial"/>
          <w:b/>
          <w:bCs/>
          <w:i/>
          <w:iCs/>
          <w:sz w:val="20"/>
          <w:szCs w:val="18"/>
        </w:rPr>
      </w:pPr>
      <w:r>
        <w:rPr>
          <w:rFonts w:cs="Arial"/>
          <w:sz w:val="20"/>
          <w:szCs w:val="18"/>
        </w:rPr>
        <w:t>Merci d’envoyer un mail à</w:t>
      </w:r>
      <w:r>
        <w:rPr>
          <w:rFonts w:cs="Arial"/>
          <w:b/>
          <w:bCs/>
          <w:sz w:val="20"/>
          <w:szCs w:val="18"/>
        </w:rPr>
        <w:t xml:space="preserve"> </w:t>
      </w:r>
      <w:hyperlink r:id="rId10" w:history="1">
        <w:r>
          <w:rPr>
            <w:rStyle w:val="Lienhypertexte"/>
            <w:rFonts w:cs="Arial"/>
            <w:sz w:val="20"/>
          </w:rPr>
          <w:t>communication@grand-geneve.or</w:t>
        </w:r>
      </w:hyperlink>
      <w:r>
        <w:rPr>
          <w:rFonts w:cs="Arial"/>
          <w:sz w:val="20"/>
        </w:rPr>
        <w:t xml:space="preserve"> en précisant dans l’objet du mail : </w:t>
      </w:r>
      <w:r>
        <w:rPr>
          <w:rFonts w:cs="Arial"/>
          <w:i/>
          <w:iCs/>
          <w:sz w:val="20"/>
        </w:rPr>
        <w:t>« La nuit est belle ! Mon commerce y veille ! ».</w:t>
      </w:r>
    </w:p>
    <w:p w:rsidR="00854CF1" w:rsidRPr="007D55F7" w:rsidRDefault="00854CF1" w:rsidP="00AC7832">
      <w:pPr>
        <w:rPr>
          <w:rFonts w:cs="Arial"/>
          <w:sz w:val="20"/>
          <w:szCs w:val="18"/>
        </w:rPr>
      </w:pPr>
      <w:r w:rsidRPr="007D55F7">
        <w:rPr>
          <w:rFonts w:cs="Arial"/>
          <w:sz w:val="20"/>
          <w:szCs w:val="18"/>
        </w:rPr>
        <w:t>V</w:t>
      </w:r>
      <w:r w:rsidR="00187553" w:rsidRPr="007D55F7">
        <w:rPr>
          <w:rFonts w:cs="Arial"/>
          <w:sz w:val="20"/>
          <w:szCs w:val="18"/>
        </w:rPr>
        <w:t>euillez</w:t>
      </w:r>
      <w:r w:rsidRPr="007D55F7">
        <w:rPr>
          <w:rFonts w:cs="Arial"/>
          <w:sz w:val="20"/>
          <w:szCs w:val="18"/>
        </w:rPr>
        <w:t xml:space="preserve"> trouver ci-joint </w:t>
      </w:r>
      <w:r w:rsidR="007D55F7">
        <w:rPr>
          <w:rFonts w:cs="Arial"/>
          <w:sz w:val="20"/>
          <w:szCs w:val="18"/>
        </w:rPr>
        <w:t>l’</w:t>
      </w:r>
      <w:r w:rsidRPr="007D55F7">
        <w:rPr>
          <w:rFonts w:cs="Arial"/>
          <w:sz w:val="20"/>
          <w:szCs w:val="18"/>
        </w:rPr>
        <w:t xml:space="preserve">affiche à </w:t>
      </w:r>
      <w:r w:rsidR="007D55F7">
        <w:rPr>
          <w:rFonts w:cs="Arial"/>
          <w:sz w:val="20"/>
          <w:szCs w:val="18"/>
        </w:rPr>
        <w:t xml:space="preserve">imprimer et </w:t>
      </w:r>
      <w:r w:rsidR="00187553" w:rsidRPr="007D55F7">
        <w:rPr>
          <w:rFonts w:cs="Arial"/>
          <w:sz w:val="20"/>
          <w:szCs w:val="18"/>
        </w:rPr>
        <w:t>mettre</w:t>
      </w:r>
      <w:r w:rsidRPr="007D55F7">
        <w:rPr>
          <w:rFonts w:cs="Arial"/>
          <w:sz w:val="20"/>
          <w:szCs w:val="18"/>
        </w:rPr>
        <w:t xml:space="preserve"> en vitrine. </w:t>
      </w:r>
    </w:p>
    <w:p w:rsidR="00854CF1" w:rsidRPr="007D55F7" w:rsidRDefault="00854CF1" w:rsidP="00AC7832">
      <w:pPr>
        <w:rPr>
          <w:rFonts w:cs="Arial"/>
          <w:sz w:val="20"/>
          <w:szCs w:val="18"/>
        </w:rPr>
      </w:pPr>
      <w:r w:rsidRPr="007D55F7">
        <w:rPr>
          <w:rFonts w:cs="Arial"/>
          <w:sz w:val="20"/>
          <w:szCs w:val="18"/>
        </w:rPr>
        <w:t>N’hésitez pas à communiquer sur les réseaux sociaux en utilisant</w:t>
      </w:r>
      <w:r w:rsidR="007D55F7">
        <w:rPr>
          <w:rFonts w:cs="Arial"/>
          <w:sz w:val="20"/>
          <w:szCs w:val="18"/>
        </w:rPr>
        <w:t xml:space="preserve"> le « </w:t>
      </w:r>
      <w:r w:rsidRPr="007D55F7">
        <w:rPr>
          <w:rFonts w:cs="Arial"/>
          <w:sz w:val="20"/>
          <w:szCs w:val="18"/>
        </w:rPr>
        <w:t>#</w:t>
      </w:r>
      <w:proofErr w:type="spellStart"/>
      <w:r w:rsidRPr="007D55F7">
        <w:rPr>
          <w:rFonts w:cs="Arial"/>
          <w:sz w:val="20"/>
          <w:szCs w:val="18"/>
        </w:rPr>
        <w:t>lanuitestbelle</w:t>
      </w:r>
      <w:proofErr w:type="spellEnd"/>
      <w:r w:rsidR="007D55F7">
        <w:rPr>
          <w:rFonts w:cs="Arial"/>
          <w:sz w:val="20"/>
          <w:szCs w:val="18"/>
        </w:rPr>
        <w:t> » et en utilisant le macaron « La nuit est belle ! J’y veille ! ».</w:t>
      </w:r>
    </w:p>
    <w:p w:rsidR="00187553" w:rsidRPr="007D55F7" w:rsidRDefault="00187553" w:rsidP="00AC7832">
      <w:pPr>
        <w:rPr>
          <w:rFonts w:cs="Arial"/>
          <w:b/>
          <w:bCs/>
          <w:sz w:val="20"/>
          <w:szCs w:val="18"/>
        </w:rPr>
      </w:pPr>
    </w:p>
    <w:p w:rsidR="00187553" w:rsidRPr="007D55F7" w:rsidRDefault="00187553" w:rsidP="00AC7832">
      <w:pPr>
        <w:rPr>
          <w:rFonts w:cs="Arial"/>
          <w:b/>
          <w:bCs/>
          <w:sz w:val="20"/>
          <w:szCs w:val="18"/>
        </w:rPr>
      </w:pPr>
      <w:r w:rsidRPr="007D55F7">
        <w:rPr>
          <w:rFonts w:cs="Arial"/>
          <w:b/>
          <w:bCs/>
          <w:sz w:val="20"/>
          <w:szCs w:val="18"/>
        </w:rPr>
        <w:t>Vous souhaitez aller encore plus loin en proposant une animation ?</w:t>
      </w:r>
    </w:p>
    <w:p w:rsidR="00854CF1" w:rsidRPr="007D55F7" w:rsidRDefault="00187553" w:rsidP="00AC7832">
      <w:pPr>
        <w:rPr>
          <w:rFonts w:cs="Arial"/>
          <w:sz w:val="20"/>
          <w:szCs w:val="18"/>
        </w:rPr>
      </w:pPr>
      <w:r w:rsidRPr="007D55F7">
        <w:rPr>
          <w:rFonts w:cs="Arial"/>
          <w:sz w:val="20"/>
          <w:szCs w:val="18"/>
        </w:rPr>
        <w:t xml:space="preserve">Rendez-vous sur le site </w:t>
      </w:r>
      <w:hyperlink r:id="rId11" w:history="1">
        <w:r w:rsidRPr="007D55F7">
          <w:rPr>
            <w:rStyle w:val="Lienhypertexte"/>
            <w:rFonts w:cs="Arial"/>
            <w:sz w:val="20"/>
            <w:szCs w:val="18"/>
          </w:rPr>
          <w:t>www.lanuitestbelle.org</w:t>
        </w:r>
      </w:hyperlink>
      <w:r w:rsidRPr="007D55F7">
        <w:rPr>
          <w:rFonts w:cs="Arial"/>
          <w:sz w:val="20"/>
          <w:szCs w:val="18"/>
        </w:rPr>
        <w:t xml:space="preserve"> dès</w:t>
      </w:r>
      <w:r w:rsidR="00A61193">
        <w:rPr>
          <w:rFonts w:cs="Arial"/>
          <w:sz w:val="20"/>
          <w:szCs w:val="18"/>
        </w:rPr>
        <w:t xml:space="preserve"> mars</w:t>
      </w:r>
      <w:r w:rsidRPr="007D55F7">
        <w:rPr>
          <w:rFonts w:cs="Arial"/>
          <w:sz w:val="20"/>
          <w:szCs w:val="18"/>
        </w:rPr>
        <w:t xml:space="preserve"> 2021 </w:t>
      </w:r>
      <w:r w:rsidR="00A61193">
        <w:rPr>
          <w:rFonts w:cs="Arial"/>
          <w:sz w:val="20"/>
          <w:szCs w:val="18"/>
        </w:rPr>
        <w:t xml:space="preserve">(sous réserve de l’évolution du contexte sanitaire) </w:t>
      </w:r>
      <w:bookmarkStart w:id="0" w:name="_GoBack"/>
      <w:bookmarkEnd w:id="0"/>
      <w:r w:rsidRPr="007D55F7">
        <w:rPr>
          <w:rFonts w:cs="Arial"/>
          <w:sz w:val="20"/>
          <w:szCs w:val="18"/>
        </w:rPr>
        <w:t xml:space="preserve">pour proposer votre animation et </w:t>
      </w:r>
      <w:r w:rsidR="00896A13" w:rsidRPr="007D55F7">
        <w:rPr>
          <w:rFonts w:cs="Arial"/>
          <w:sz w:val="20"/>
          <w:szCs w:val="18"/>
        </w:rPr>
        <w:t>la rendre visible sur la carte des communes participantes.</w:t>
      </w:r>
    </w:p>
    <w:p w:rsidR="00896A13" w:rsidRPr="007D55F7" w:rsidRDefault="00896A13" w:rsidP="00AC7832">
      <w:pPr>
        <w:rPr>
          <w:rFonts w:cs="Arial"/>
          <w:sz w:val="20"/>
          <w:szCs w:val="18"/>
        </w:rPr>
      </w:pPr>
    </w:p>
    <w:p w:rsidR="00896A13" w:rsidRDefault="00896A13" w:rsidP="00896A13">
      <w:pPr>
        <w:keepNext/>
      </w:pPr>
      <w:r>
        <w:rPr>
          <w:noProof/>
        </w:rPr>
        <w:drawing>
          <wp:inline distT="0" distB="0" distL="0" distR="0" wp14:anchorId="3358F95F" wp14:editId="5B1554DF">
            <wp:extent cx="5795825" cy="3444240"/>
            <wp:effectExtent l="0" t="0" r="0" b="3810"/>
            <wp:docPr id="14" name="Imag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/>
                    <a:srcRect l="17596" t="21873" r="17839" b="9918"/>
                    <a:stretch/>
                  </pic:blipFill>
                  <pic:spPr bwMode="auto">
                    <a:xfrm>
                      <a:off x="0" y="0"/>
                      <a:ext cx="5803521" cy="344881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96A13" w:rsidRPr="00854CF1" w:rsidRDefault="00896A13" w:rsidP="00896A13">
      <w:pPr>
        <w:pStyle w:val="Lgende"/>
        <w:rPr>
          <w:rFonts w:cs="Arial"/>
        </w:rPr>
      </w:pPr>
      <w:r>
        <w:t xml:space="preserve">Exemple lors de la première édition </w:t>
      </w:r>
    </w:p>
    <w:p w:rsidR="00854CF1" w:rsidRPr="00854CF1" w:rsidRDefault="00854CF1" w:rsidP="00AC7832">
      <w:pPr>
        <w:rPr>
          <w:rFonts w:cs="Arial"/>
        </w:rPr>
      </w:pPr>
    </w:p>
    <w:p w:rsidR="00D157B5" w:rsidRPr="00896A13" w:rsidRDefault="00D157B5" w:rsidP="00896A13">
      <w:pPr>
        <w:spacing w:before="40" w:after="40"/>
        <w:jc w:val="left"/>
        <w:rPr>
          <w:rFonts w:cs="Arial"/>
          <w:sz w:val="20"/>
          <w:vertAlign w:val="superscript"/>
        </w:rPr>
      </w:pPr>
      <w:r w:rsidRPr="00896A13">
        <w:rPr>
          <w:rFonts w:cs="Arial"/>
          <w:sz w:val="20"/>
          <w:vertAlign w:val="superscript"/>
        </w:rPr>
        <w:br/>
      </w:r>
    </w:p>
    <w:p w:rsidR="00D157B5" w:rsidRPr="00854CF1" w:rsidRDefault="00D157B5" w:rsidP="00AC7832">
      <w:pPr>
        <w:spacing w:before="40" w:after="40"/>
        <w:rPr>
          <w:rFonts w:cs="Arial"/>
          <w:sz w:val="20"/>
        </w:rPr>
      </w:pPr>
    </w:p>
    <w:p w:rsidR="00D157B5" w:rsidRPr="00854CF1" w:rsidRDefault="00D157B5" w:rsidP="00AC7832">
      <w:pPr>
        <w:spacing w:before="40" w:after="40"/>
        <w:rPr>
          <w:rFonts w:cs="Arial"/>
          <w:sz w:val="20"/>
        </w:rPr>
      </w:pPr>
    </w:p>
    <w:p w:rsidR="00D157B5" w:rsidRPr="00854CF1" w:rsidRDefault="00D157B5" w:rsidP="00AC7832">
      <w:pPr>
        <w:spacing w:before="40" w:after="40"/>
        <w:rPr>
          <w:rFonts w:cs="Arial"/>
          <w:sz w:val="20"/>
        </w:rPr>
      </w:pPr>
    </w:p>
    <w:p w:rsidR="00D157B5" w:rsidRPr="00854CF1" w:rsidRDefault="00D157B5" w:rsidP="00AC7832">
      <w:pPr>
        <w:spacing w:before="40" w:after="40"/>
        <w:rPr>
          <w:rFonts w:cs="Arial"/>
          <w:sz w:val="20"/>
        </w:rPr>
      </w:pPr>
    </w:p>
    <w:tbl>
      <w:tblPr>
        <w:tblW w:w="7095" w:type="dxa"/>
        <w:tblInd w:w="1908" w:type="dxa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3842"/>
        <w:gridCol w:w="3253"/>
      </w:tblGrid>
      <w:tr w:rsidR="00D157B5" w:rsidRPr="00854CF1" w:rsidTr="0094229C">
        <w:tc>
          <w:tcPr>
            <w:tcW w:w="3842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D157B5" w:rsidRPr="00854CF1" w:rsidRDefault="00D157B5" w:rsidP="00AC7832">
            <w:pPr>
              <w:spacing w:before="40" w:after="40"/>
              <w:rPr>
                <w:rFonts w:cs="Arial"/>
                <w:sz w:val="20"/>
              </w:rPr>
            </w:pPr>
            <w:r w:rsidRPr="00854CF1">
              <w:rPr>
                <w:rFonts w:cs="Arial"/>
                <w:sz w:val="20"/>
              </w:rPr>
              <w:t>Prénom Nom,</w:t>
            </w:r>
          </w:p>
          <w:p w:rsidR="00D157B5" w:rsidRPr="00854CF1" w:rsidRDefault="00D157B5" w:rsidP="00AC7832">
            <w:pPr>
              <w:spacing w:before="40" w:after="40"/>
              <w:rPr>
                <w:rFonts w:cs="Arial"/>
                <w:sz w:val="20"/>
              </w:rPr>
            </w:pPr>
            <w:r w:rsidRPr="00854CF1">
              <w:rPr>
                <w:rFonts w:cs="Arial"/>
                <w:sz w:val="20"/>
              </w:rPr>
              <w:t>Fonction/titre</w:t>
            </w:r>
          </w:p>
          <w:p w:rsidR="00D157B5" w:rsidRPr="00854CF1" w:rsidRDefault="00D157B5" w:rsidP="00AC7832">
            <w:pPr>
              <w:spacing w:before="40" w:after="40"/>
              <w:rPr>
                <w:rFonts w:cs="Arial"/>
                <w:sz w:val="20"/>
              </w:rPr>
            </w:pPr>
          </w:p>
        </w:tc>
        <w:tc>
          <w:tcPr>
            <w:tcW w:w="3253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D157B5" w:rsidRPr="00854CF1" w:rsidRDefault="00D157B5" w:rsidP="00AC7832">
            <w:pPr>
              <w:spacing w:before="40" w:after="40"/>
              <w:rPr>
                <w:rFonts w:cs="Arial"/>
                <w:sz w:val="20"/>
              </w:rPr>
            </w:pPr>
            <w:r w:rsidRPr="00854CF1">
              <w:rPr>
                <w:rFonts w:cs="Arial"/>
                <w:sz w:val="20"/>
              </w:rPr>
              <w:t>Prénom Nom,</w:t>
            </w:r>
          </w:p>
          <w:p w:rsidR="00D157B5" w:rsidRPr="00854CF1" w:rsidRDefault="00D157B5" w:rsidP="00AC7832">
            <w:pPr>
              <w:spacing w:before="40" w:after="40"/>
              <w:rPr>
                <w:rFonts w:cs="Arial"/>
                <w:sz w:val="20"/>
              </w:rPr>
            </w:pPr>
            <w:r w:rsidRPr="00854CF1">
              <w:rPr>
                <w:rFonts w:cs="Arial"/>
                <w:sz w:val="20"/>
              </w:rPr>
              <w:t>Fonction/titre</w:t>
            </w:r>
          </w:p>
          <w:p w:rsidR="00D157B5" w:rsidRPr="00854CF1" w:rsidRDefault="00D157B5" w:rsidP="00AC7832">
            <w:pPr>
              <w:spacing w:before="40" w:after="40"/>
              <w:rPr>
                <w:rFonts w:cs="Arial"/>
                <w:sz w:val="20"/>
              </w:rPr>
            </w:pPr>
          </w:p>
        </w:tc>
      </w:tr>
    </w:tbl>
    <w:p w:rsidR="00BE2B2B" w:rsidRPr="00854CF1" w:rsidRDefault="00BE2B2B" w:rsidP="00BE2B2B">
      <w:pPr>
        <w:spacing w:before="120" w:after="120" w:line="276" w:lineRule="auto"/>
        <w:rPr>
          <w:rFonts w:eastAsiaTheme="minorHAnsi" w:cs="Arial"/>
          <w:sz w:val="20"/>
          <w:szCs w:val="22"/>
          <w:lang w:eastAsia="en-US"/>
        </w:rPr>
      </w:pPr>
    </w:p>
    <w:sectPr w:rsidR="00BE2B2B" w:rsidRPr="00854CF1" w:rsidSect="00FC592B">
      <w:headerReference w:type="even" r:id="rId13"/>
      <w:headerReference w:type="default" r:id="rId14"/>
      <w:footerReference w:type="even" r:id="rId15"/>
      <w:headerReference w:type="first" r:id="rId16"/>
      <w:footerReference w:type="first" r:id="rId17"/>
      <w:pgSz w:w="11906" w:h="16838" w:code="9"/>
      <w:pgMar w:top="2155" w:right="1418" w:bottom="1135" w:left="1418" w:header="426" w:footer="352" w:gutter="0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103EA6" w:rsidRDefault="00103EA6">
      <w:r>
        <w:separator/>
      </w:r>
    </w:p>
  </w:endnote>
  <w:endnote w:type="continuationSeparator" w:id="0">
    <w:p w:rsidR="00103EA6" w:rsidRDefault="00103EA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 Gras">
    <w:altName w:val="Arial"/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A72A74" w:rsidRDefault="00A72A74" w:rsidP="00434F13">
    <w:pPr>
      <w:pStyle w:val="Pieddepage"/>
      <w:framePr w:wrap="around" w:vAnchor="text" w:hAnchor="margin" w:xAlign="right" w:y="1"/>
      <w:rPr>
        <w:rStyle w:val="Numrodepage"/>
      </w:rPr>
    </w:pPr>
    <w:r>
      <w:rPr>
        <w:rStyle w:val="Numrodepage"/>
      </w:rPr>
      <w:fldChar w:fldCharType="begin"/>
    </w:r>
    <w:r>
      <w:rPr>
        <w:rStyle w:val="Numrodepage"/>
      </w:rPr>
      <w:instrText xml:space="preserve">PAGE  </w:instrText>
    </w:r>
    <w:r>
      <w:rPr>
        <w:rStyle w:val="Numrodepage"/>
      </w:rPr>
      <w:fldChar w:fldCharType="separate"/>
    </w:r>
    <w:r>
      <w:rPr>
        <w:rStyle w:val="Numrodepage"/>
        <w:noProof/>
      </w:rPr>
      <w:t>2</w:t>
    </w:r>
    <w:r>
      <w:rPr>
        <w:rStyle w:val="Numrodepage"/>
      </w:rPr>
      <w:fldChar w:fldCharType="end"/>
    </w:r>
  </w:p>
  <w:p w:rsidR="00A72A74" w:rsidRDefault="00A72A74" w:rsidP="00C06AEE">
    <w:pPr>
      <w:pStyle w:val="Pieddepage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9464" w:type="dxa"/>
      <w:tblLayout w:type="fixed"/>
      <w:tblCellMar>
        <w:left w:w="10" w:type="dxa"/>
        <w:right w:w="10" w:type="dxa"/>
      </w:tblCellMar>
      <w:tblLook w:val="04A0" w:firstRow="1" w:lastRow="0" w:firstColumn="1" w:lastColumn="0" w:noHBand="0" w:noVBand="1"/>
    </w:tblPr>
    <w:tblGrid>
      <w:gridCol w:w="9464"/>
    </w:tblGrid>
    <w:tr w:rsidR="00854CF1" w:rsidTr="00854CF1">
      <w:tc>
        <w:tcPr>
          <w:tcW w:w="9464" w:type="dxa"/>
          <w:shd w:val="clear" w:color="auto" w:fill="auto"/>
          <w:tcMar>
            <w:top w:w="0" w:type="dxa"/>
            <w:left w:w="108" w:type="dxa"/>
            <w:bottom w:w="0" w:type="dxa"/>
            <w:right w:w="108" w:type="dxa"/>
          </w:tcMar>
        </w:tcPr>
        <w:p w:rsidR="00854CF1" w:rsidRDefault="00854CF1" w:rsidP="00854CF1">
          <w:pPr>
            <w:ind w:right="-103"/>
            <w:jc w:val="left"/>
          </w:pPr>
          <w:r>
            <w:rPr>
              <w:noProof/>
            </w:rPr>
            <w:t xml:space="preserve">                                                        </w:t>
          </w:r>
        </w:p>
      </w:tc>
    </w:tr>
  </w:tbl>
  <w:p w:rsidR="00A72A74" w:rsidRDefault="00A72A74" w:rsidP="008634D4"/>
  <w:p w:rsidR="00A72A74" w:rsidRPr="008634D4" w:rsidRDefault="00A72A74" w:rsidP="008634D4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103EA6" w:rsidRDefault="00103EA6">
      <w:r>
        <w:separator/>
      </w:r>
    </w:p>
  </w:footnote>
  <w:footnote w:type="continuationSeparator" w:id="0">
    <w:p w:rsidR="00103EA6" w:rsidRDefault="00103EA6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A72A74" w:rsidRDefault="00DA57B9">
    <w:pPr>
      <w:pStyle w:val="En-tte"/>
    </w:pPr>
    <w:r>
      <w:rPr>
        <w:noProof/>
      </w:rPr>
      <w:drawing>
        <wp:inline distT="0" distB="0" distL="0" distR="0" wp14:anchorId="7711EDCB" wp14:editId="05DC6FF9">
          <wp:extent cx="5743575" cy="895350"/>
          <wp:effectExtent l="0" t="0" r="9525" b="0"/>
          <wp:docPr id="23" name="Image 23" descr="tetier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tetiere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43575" cy="8953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noProof/>
      </w:rPr>
      <w:drawing>
        <wp:inline distT="0" distB="0" distL="0" distR="0" wp14:anchorId="74C0543C" wp14:editId="116C6528">
          <wp:extent cx="5743575" cy="895350"/>
          <wp:effectExtent l="0" t="0" r="9525" b="0"/>
          <wp:docPr id="24" name="Image 24" descr="tetier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tetiere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43575" cy="8953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A72A74" w:rsidRPr="00BD4D9E" w:rsidRDefault="00187553" w:rsidP="00187553">
    <w:pPr>
      <w:pStyle w:val="En-tte"/>
      <w:tabs>
        <w:tab w:val="clear" w:pos="9072"/>
        <w:tab w:val="left" w:pos="1668"/>
        <w:tab w:val="left" w:pos="2760"/>
        <w:tab w:val="right" w:pos="8222"/>
      </w:tabs>
      <w:ind w:left="-180"/>
      <w:jc w:val="right"/>
      <w:rPr>
        <w:lang w:val="en-GB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79232" behindDoc="0" locked="0" layoutInCell="1" allowOverlap="1" wp14:anchorId="5C54BE54" wp14:editId="3A1679E1">
              <wp:simplePos x="0" y="0"/>
              <wp:positionH relativeFrom="column">
                <wp:posOffset>0</wp:posOffset>
              </wp:positionH>
              <wp:positionV relativeFrom="paragraph">
                <wp:posOffset>160020</wp:posOffset>
              </wp:positionV>
              <wp:extent cx="1645920" cy="1028700"/>
              <wp:effectExtent l="0" t="0" r="11430" b="19050"/>
              <wp:wrapNone/>
              <wp:docPr id="11" name="Zone de texte 1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645920" cy="1028700"/>
                      </a:xfrm>
                      <a:prstGeom prst="rect">
                        <a:avLst/>
                      </a:prstGeom>
                      <a:solidFill>
                        <a:schemeClr val="lt1"/>
                      </a:solidFill>
                      <a:ln w="6350">
                        <a:solidFill>
                          <a:prstClr val="black"/>
                        </a:solidFill>
                      </a:ln>
                    </wps:spPr>
                    <wps:txbx>
                      <w:txbxContent>
                        <w:p w:rsidR="00187553" w:rsidRDefault="00187553" w:rsidP="00187553">
                          <w:r>
                            <w:t>Logo commune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5C54BE54" id="_x0000_t202" coordsize="21600,21600" o:spt="202" path="m,l,21600r21600,l21600,xe">
              <v:stroke joinstyle="miter"/>
              <v:path gradientshapeok="t" o:connecttype="rect"/>
            </v:shapetype>
            <v:shape id="Zone de texte 11" o:spid="_x0000_s1026" type="#_x0000_t202" style="position:absolute;left:0;text-align:left;margin-left:0;margin-top:12.6pt;width:129.6pt;height:81pt;z-index:2516792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" fillcolor="white [3201]" strokeweight=".5pt">
              <v:textbox>
                <w:txbxContent>
                  <w:p w:rsidR="00187553" w:rsidRDefault="00187553" w:rsidP="00187553">
                    <w:r>
                      <w:t>Logo commune</w:t>
                    </w:r>
                  </w:p>
                </w:txbxContent>
              </v:textbox>
            </v:shape>
          </w:pict>
        </mc:Fallback>
      </mc:AlternateContent>
    </w:r>
    <w:r>
      <w:rPr>
        <w:lang w:val="en-GB"/>
      </w:rPr>
      <w:tab/>
    </w:r>
    <w:r>
      <w:rPr>
        <w:lang w:val="en-GB"/>
      </w:rPr>
      <w:tab/>
    </w:r>
    <w:r>
      <w:rPr>
        <w:lang w:val="en-GB"/>
      </w:rPr>
      <w:tab/>
    </w:r>
    <w:r>
      <w:rPr>
        <w:lang w:val="en-GB"/>
      </w:rPr>
      <w:tab/>
    </w:r>
    <w:r>
      <w:rPr>
        <w:lang w:val="en-GB"/>
      </w:rPr>
      <w:tab/>
    </w:r>
    <w:r>
      <w:rPr>
        <w:noProof/>
      </w:rPr>
      <w:drawing>
        <wp:inline distT="0" distB="0" distL="0" distR="0" wp14:anchorId="25754854" wp14:editId="1F6497FB">
          <wp:extent cx="1101725" cy="1114425"/>
          <wp:effectExtent l="0" t="0" r="3175" b="9525"/>
          <wp:docPr id="25" name="Image 2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la nuit est belle pastille def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101725" cy="111442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854CF1" w:rsidRDefault="00187553" w:rsidP="00EE6676">
    <w:pPr>
      <w:pStyle w:val="En-tte"/>
      <w:jc w:val="right"/>
    </w:pPr>
    <w:r>
      <w:rPr>
        <w:noProof/>
      </w:rPr>
      <mc:AlternateContent>
        <mc:Choice Requires="wps">
          <w:drawing>
            <wp:anchor distT="0" distB="0" distL="114300" distR="114300" simplePos="0" relativeHeight="251655680" behindDoc="0" locked="0" layoutInCell="1" allowOverlap="1" wp14:anchorId="3EA28E9F" wp14:editId="7D464E03">
              <wp:simplePos x="0" y="0"/>
              <wp:positionH relativeFrom="column">
                <wp:posOffset>0</wp:posOffset>
              </wp:positionH>
              <wp:positionV relativeFrom="paragraph">
                <wp:posOffset>0</wp:posOffset>
              </wp:positionV>
              <wp:extent cx="1645920" cy="1028700"/>
              <wp:effectExtent l="0" t="0" r="11430" b="19050"/>
              <wp:wrapNone/>
              <wp:docPr id="4" name="Zone de texte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645920" cy="1028700"/>
                      </a:xfrm>
                      <a:prstGeom prst="rect">
                        <a:avLst/>
                      </a:prstGeom>
                      <a:solidFill>
                        <a:schemeClr val="lt1"/>
                      </a:solidFill>
                      <a:ln w="6350">
                        <a:solidFill>
                          <a:prstClr val="black"/>
                        </a:solidFill>
                      </a:ln>
                    </wps:spPr>
                    <wps:txbx>
                      <w:txbxContent>
                        <w:p w:rsidR="00187553" w:rsidRDefault="00187553" w:rsidP="00187553">
                          <w:r>
                            <w:t>Logo commune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3EA28E9F" id="_x0000_t202" coordsize="21600,21600" o:spt="202" path="m,l,21600r21600,l21600,xe">
              <v:stroke joinstyle="miter"/>
              <v:path gradientshapeok="t" o:connecttype="rect"/>
            </v:shapetype>
            <v:shape id="Zone de texte 4" o:spid="_x0000_s1027" type="#_x0000_t202" style="position:absolute;left:0;text-align:left;margin-left:0;margin-top:0;width:129.6pt;height:81pt;z-index:2516556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" fillcolor="white [3201]" strokeweight=".5pt">
              <v:textbox>
                <w:txbxContent>
                  <w:p w:rsidR="00187553" w:rsidRDefault="00187553" w:rsidP="00187553">
                    <w:r>
                      <w:t>Logo commune</w:t>
                    </w:r>
                  </w:p>
                </w:txbxContent>
              </v:textbox>
            </v:shape>
          </w:pict>
        </mc:Fallback>
      </mc:AlternateContent>
    </w:r>
    <w:r w:rsidR="00EE6676" w:rsidRPr="00EE6676">
      <w:rPr>
        <w:noProof/>
      </w:rPr>
      <w:t xml:space="preserve"> </w:t>
    </w:r>
    <w:r w:rsidR="00FC592B">
      <w:rPr>
        <w:noProof/>
      </w:rPr>
      <w:drawing>
        <wp:inline distT="0" distB="0" distL="0" distR="0">
          <wp:extent cx="1630821" cy="1386840"/>
          <wp:effectExtent l="0" t="0" r="7620" b="3810"/>
          <wp:docPr id="26" name="Image 2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macaron 2021.jpg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11301" b="6350"/>
                  <a:stretch/>
                </pic:blipFill>
                <pic:spPr bwMode="auto">
                  <a:xfrm>
                    <a:off x="0" y="0"/>
                    <a:ext cx="1652540" cy="140531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9C7E94"/>
    <w:multiLevelType w:val="multilevel"/>
    <w:tmpl w:val="FF9A838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/>
        <w:i w:val="0"/>
      </w:rPr>
    </w:lvl>
    <w:lvl w:ilvl="1">
      <w:start w:val="1"/>
      <w:numFmt w:val="decimal"/>
      <w:lvlText w:val="%1.%2."/>
      <w:lvlJc w:val="left"/>
      <w:pPr>
        <w:tabs>
          <w:tab w:val="num" w:pos="1080"/>
        </w:tabs>
        <w:ind w:left="792" w:hanging="432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tabs>
          <w:tab w:val="num" w:pos="1800"/>
        </w:tabs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252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324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96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432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504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760"/>
        </w:tabs>
        <w:ind w:left="4320" w:hanging="1440"/>
      </w:pPr>
      <w:rPr>
        <w:rFonts w:hint="default"/>
      </w:rPr>
    </w:lvl>
  </w:abstractNum>
  <w:abstractNum w:abstractNumId="1" w15:restartNumberingAfterBreak="0">
    <w:nsid w:val="04EC0415"/>
    <w:multiLevelType w:val="multilevel"/>
    <w:tmpl w:val="FF9A838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/>
        <w:i w:val="0"/>
      </w:rPr>
    </w:lvl>
    <w:lvl w:ilvl="1">
      <w:start w:val="1"/>
      <w:numFmt w:val="decimal"/>
      <w:lvlText w:val="%1.%2."/>
      <w:lvlJc w:val="left"/>
      <w:pPr>
        <w:tabs>
          <w:tab w:val="num" w:pos="1080"/>
        </w:tabs>
        <w:ind w:left="792" w:hanging="432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tabs>
          <w:tab w:val="num" w:pos="1800"/>
        </w:tabs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252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324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96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432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504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760"/>
        </w:tabs>
        <w:ind w:left="4320" w:hanging="1440"/>
      </w:pPr>
      <w:rPr>
        <w:rFonts w:hint="default"/>
      </w:rPr>
    </w:lvl>
  </w:abstractNum>
  <w:abstractNum w:abstractNumId="2" w15:restartNumberingAfterBreak="0">
    <w:nsid w:val="08740DD8"/>
    <w:multiLevelType w:val="hybridMultilevel"/>
    <w:tmpl w:val="0C240FB2"/>
    <w:lvl w:ilvl="0" w:tplc="446A076C"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10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A947550"/>
    <w:multiLevelType w:val="multilevel"/>
    <w:tmpl w:val="FF9A838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/>
        <w:i w:val="0"/>
      </w:rPr>
    </w:lvl>
    <w:lvl w:ilvl="1">
      <w:start w:val="1"/>
      <w:numFmt w:val="decimal"/>
      <w:lvlText w:val="%1.%2."/>
      <w:lvlJc w:val="left"/>
      <w:pPr>
        <w:tabs>
          <w:tab w:val="num" w:pos="1080"/>
        </w:tabs>
        <w:ind w:left="792" w:hanging="432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tabs>
          <w:tab w:val="num" w:pos="1800"/>
        </w:tabs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252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324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96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432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504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760"/>
        </w:tabs>
        <w:ind w:left="4320" w:hanging="1440"/>
      </w:pPr>
      <w:rPr>
        <w:rFonts w:hint="default"/>
      </w:rPr>
    </w:lvl>
  </w:abstractNum>
  <w:abstractNum w:abstractNumId="4" w15:restartNumberingAfterBreak="0">
    <w:nsid w:val="101472DC"/>
    <w:multiLevelType w:val="hybridMultilevel"/>
    <w:tmpl w:val="FAF8C0F0"/>
    <w:lvl w:ilvl="0" w:tplc="9EFA8B64">
      <w:start w:val="8045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25A3A0E"/>
    <w:multiLevelType w:val="multilevel"/>
    <w:tmpl w:val="FF9A838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/>
        <w:i w:val="0"/>
      </w:rPr>
    </w:lvl>
    <w:lvl w:ilvl="1">
      <w:start w:val="1"/>
      <w:numFmt w:val="decimal"/>
      <w:lvlText w:val="%1.%2."/>
      <w:lvlJc w:val="left"/>
      <w:pPr>
        <w:tabs>
          <w:tab w:val="num" w:pos="1080"/>
        </w:tabs>
        <w:ind w:left="792" w:hanging="432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tabs>
          <w:tab w:val="num" w:pos="1800"/>
        </w:tabs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252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324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96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432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504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760"/>
        </w:tabs>
        <w:ind w:left="4320" w:hanging="1440"/>
      </w:pPr>
      <w:rPr>
        <w:rFonts w:hint="default"/>
      </w:rPr>
    </w:lvl>
  </w:abstractNum>
  <w:abstractNum w:abstractNumId="6" w15:restartNumberingAfterBreak="0">
    <w:nsid w:val="1B5E28DD"/>
    <w:multiLevelType w:val="multilevel"/>
    <w:tmpl w:val="FF9A838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/>
        <w:i w:val="0"/>
      </w:rPr>
    </w:lvl>
    <w:lvl w:ilvl="1">
      <w:start w:val="1"/>
      <w:numFmt w:val="decimal"/>
      <w:lvlText w:val="%1.%2."/>
      <w:lvlJc w:val="left"/>
      <w:pPr>
        <w:tabs>
          <w:tab w:val="num" w:pos="1080"/>
        </w:tabs>
        <w:ind w:left="792" w:hanging="432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tabs>
          <w:tab w:val="num" w:pos="1800"/>
        </w:tabs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252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324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96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432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504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760"/>
        </w:tabs>
        <w:ind w:left="4320" w:hanging="1440"/>
      </w:pPr>
      <w:rPr>
        <w:rFonts w:hint="default"/>
      </w:rPr>
    </w:lvl>
  </w:abstractNum>
  <w:abstractNum w:abstractNumId="7" w15:restartNumberingAfterBreak="0">
    <w:nsid w:val="21DF1EEC"/>
    <w:multiLevelType w:val="multilevel"/>
    <w:tmpl w:val="FF9A838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/>
        <w:i w:val="0"/>
      </w:rPr>
    </w:lvl>
    <w:lvl w:ilvl="1">
      <w:start w:val="1"/>
      <w:numFmt w:val="decimal"/>
      <w:lvlText w:val="%1.%2."/>
      <w:lvlJc w:val="left"/>
      <w:pPr>
        <w:tabs>
          <w:tab w:val="num" w:pos="1080"/>
        </w:tabs>
        <w:ind w:left="792" w:hanging="432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tabs>
          <w:tab w:val="num" w:pos="1800"/>
        </w:tabs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252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324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96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432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504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760"/>
        </w:tabs>
        <w:ind w:left="4320" w:hanging="1440"/>
      </w:pPr>
      <w:rPr>
        <w:rFonts w:hint="default"/>
      </w:rPr>
    </w:lvl>
  </w:abstractNum>
  <w:abstractNum w:abstractNumId="8" w15:restartNumberingAfterBreak="0">
    <w:nsid w:val="23204340"/>
    <w:multiLevelType w:val="hybridMultilevel"/>
    <w:tmpl w:val="49E06C30"/>
    <w:lvl w:ilvl="0" w:tplc="BAB680B0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5E467C8"/>
    <w:multiLevelType w:val="multilevel"/>
    <w:tmpl w:val="FF9A838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/>
        <w:i w:val="0"/>
      </w:rPr>
    </w:lvl>
    <w:lvl w:ilvl="1">
      <w:start w:val="1"/>
      <w:numFmt w:val="decimal"/>
      <w:lvlText w:val="%1.%2."/>
      <w:lvlJc w:val="left"/>
      <w:pPr>
        <w:tabs>
          <w:tab w:val="num" w:pos="1080"/>
        </w:tabs>
        <w:ind w:left="792" w:hanging="432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tabs>
          <w:tab w:val="num" w:pos="1800"/>
        </w:tabs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252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324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96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432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504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760"/>
        </w:tabs>
        <w:ind w:left="4320" w:hanging="1440"/>
      </w:pPr>
      <w:rPr>
        <w:rFonts w:hint="default"/>
      </w:rPr>
    </w:lvl>
  </w:abstractNum>
  <w:abstractNum w:abstractNumId="10" w15:restartNumberingAfterBreak="0">
    <w:nsid w:val="2CF86C6F"/>
    <w:multiLevelType w:val="multilevel"/>
    <w:tmpl w:val="4350B5E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 w15:restartNumberingAfterBreak="0">
    <w:nsid w:val="2F592D9A"/>
    <w:multiLevelType w:val="multilevel"/>
    <w:tmpl w:val="FF9A838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/>
        <w:i w:val="0"/>
      </w:rPr>
    </w:lvl>
    <w:lvl w:ilvl="1">
      <w:start w:val="1"/>
      <w:numFmt w:val="decimal"/>
      <w:lvlText w:val="%1.%2."/>
      <w:lvlJc w:val="left"/>
      <w:pPr>
        <w:tabs>
          <w:tab w:val="num" w:pos="1080"/>
        </w:tabs>
        <w:ind w:left="792" w:hanging="432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tabs>
          <w:tab w:val="num" w:pos="1800"/>
        </w:tabs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252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324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96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432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504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760"/>
        </w:tabs>
        <w:ind w:left="4320" w:hanging="1440"/>
      </w:pPr>
      <w:rPr>
        <w:rFonts w:hint="default"/>
      </w:rPr>
    </w:lvl>
  </w:abstractNum>
  <w:abstractNum w:abstractNumId="12" w15:restartNumberingAfterBreak="0">
    <w:nsid w:val="306C6DA2"/>
    <w:multiLevelType w:val="multilevel"/>
    <w:tmpl w:val="FF9A838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/>
        <w:i w:val="0"/>
      </w:rPr>
    </w:lvl>
    <w:lvl w:ilvl="1">
      <w:start w:val="1"/>
      <w:numFmt w:val="decimal"/>
      <w:lvlText w:val="%1.%2."/>
      <w:lvlJc w:val="left"/>
      <w:pPr>
        <w:tabs>
          <w:tab w:val="num" w:pos="1080"/>
        </w:tabs>
        <w:ind w:left="792" w:hanging="432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tabs>
          <w:tab w:val="num" w:pos="1800"/>
        </w:tabs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252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324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96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432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504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760"/>
        </w:tabs>
        <w:ind w:left="4320" w:hanging="1440"/>
      </w:pPr>
      <w:rPr>
        <w:rFonts w:hint="default"/>
      </w:rPr>
    </w:lvl>
  </w:abstractNum>
  <w:abstractNum w:abstractNumId="13" w15:restartNumberingAfterBreak="0">
    <w:nsid w:val="32F109CE"/>
    <w:multiLevelType w:val="multilevel"/>
    <w:tmpl w:val="FF9A838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/>
        <w:i w:val="0"/>
      </w:rPr>
    </w:lvl>
    <w:lvl w:ilvl="1">
      <w:start w:val="1"/>
      <w:numFmt w:val="decimal"/>
      <w:lvlText w:val="%1.%2."/>
      <w:lvlJc w:val="left"/>
      <w:pPr>
        <w:tabs>
          <w:tab w:val="num" w:pos="1080"/>
        </w:tabs>
        <w:ind w:left="792" w:hanging="432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tabs>
          <w:tab w:val="num" w:pos="1800"/>
        </w:tabs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252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324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96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432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504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760"/>
        </w:tabs>
        <w:ind w:left="4320" w:hanging="1440"/>
      </w:pPr>
      <w:rPr>
        <w:rFonts w:hint="default"/>
      </w:rPr>
    </w:lvl>
  </w:abstractNum>
  <w:abstractNum w:abstractNumId="14" w15:restartNumberingAfterBreak="0">
    <w:nsid w:val="36F105D5"/>
    <w:multiLevelType w:val="hybridMultilevel"/>
    <w:tmpl w:val="DD5A5066"/>
    <w:lvl w:ilvl="0" w:tplc="A9887C02">
      <w:numFmt w:val="bullet"/>
      <w:lvlText w:val="-"/>
      <w:lvlJc w:val="left"/>
      <w:pPr>
        <w:ind w:left="720" w:hanging="360"/>
      </w:pPr>
      <w:rPr>
        <w:rFonts w:ascii="Arial" w:eastAsia="Times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8B956E0"/>
    <w:multiLevelType w:val="multilevel"/>
    <w:tmpl w:val="FF9A838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/>
        <w:i w:val="0"/>
      </w:rPr>
    </w:lvl>
    <w:lvl w:ilvl="1">
      <w:start w:val="1"/>
      <w:numFmt w:val="decimal"/>
      <w:lvlText w:val="%1.%2."/>
      <w:lvlJc w:val="left"/>
      <w:pPr>
        <w:tabs>
          <w:tab w:val="num" w:pos="1080"/>
        </w:tabs>
        <w:ind w:left="792" w:hanging="432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tabs>
          <w:tab w:val="num" w:pos="1800"/>
        </w:tabs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252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324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96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432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504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760"/>
        </w:tabs>
        <w:ind w:left="4320" w:hanging="1440"/>
      </w:pPr>
      <w:rPr>
        <w:rFonts w:hint="default"/>
      </w:rPr>
    </w:lvl>
  </w:abstractNum>
  <w:abstractNum w:abstractNumId="16" w15:restartNumberingAfterBreak="0">
    <w:nsid w:val="3B3E007C"/>
    <w:multiLevelType w:val="multilevel"/>
    <w:tmpl w:val="FF9A838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/>
        <w:i w:val="0"/>
      </w:rPr>
    </w:lvl>
    <w:lvl w:ilvl="1">
      <w:start w:val="1"/>
      <w:numFmt w:val="decimal"/>
      <w:lvlText w:val="%1.%2."/>
      <w:lvlJc w:val="left"/>
      <w:pPr>
        <w:tabs>
          <w:tab w:val="num" w:pos="1080"/>
        </w:tabs>
        <w:ind w:left="792" w:hanging="432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tabs>
          <w:tab w:val="num" w:pos="1800"/>
        </w:tabs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252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324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96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432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504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760"/>
        </w:tabs>
        <w:ind w:left="4320" w:hanging="1440"/>
      </w:pPr>
      <w:rPr>
        <w:rFonts w:hint="default"/>
      </w:rPr>
    </w:lvl>
  </w:abstractNum>
  <w:abstractNum w:abstractNumId="17" w15:restartNumberingAfterBreak="0">
    <w:nsid w:val="41EE7D64"/>
    <w:multiLevelType w:val="multilevel"/>
    <w:tmpl w:val="FF9A838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/>
        <w:i w:val="0"/>
      </w:rPr>
    </w:lvl>
    <w:lvl w:ilvl="1">
      <w:start w:val="1"/>
      <w:numFmt w:val="decimal"/>
      <w:lvlText w:val="%1.%2."/>
      <w:lvlJc w:val="left"/>
      <w:pPr>
        <w:tabs>
          <w:tab w:val="num" w:pos="1080"/>
        </w:tabs>
        <w:ind w:left="792" w:hanging="432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tabs>
          <w:tab w:val="num" w:pos="1800"/>
        </w:tabs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252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324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96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432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504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760"/>
        </w:tabs>
        <w:ind w:left="4320" w:hanging="1440"/>
      </w:pPr>
      <w:rPr>
        <w:rFonts w:hint="default"/>
      </w:rPr>
    </w:lvl>
  </w:abstractNum>
  <w:abstractNum w:abstractNumId="18" w15:restartNumberingAfterBreak="0">
    <w:nsid w:val="435A1E55"/>
    <w:multiLevelType w:val="multilevel"/>
    <w:tmpl w:val="FF9A838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/>
        <w:i w:val="0"/>
      </w:rPr>
    </w:lvl>
    <w:lvl w:ilvl="1">
      <w:start w:val="1"/>
      <w:numFmt w:val="decimal"/>
      <w:lvlText w:val="%1.%2."/>
      <w:lvlJc w:val="left"/>
      <w:pPr>
        <w:tabs>
          <w:tab w:val="num" w:pos="1080"/>
        </w:tabs>
        <w:ind w:left="792" w:hanging="432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tabs>
          <w:tab w:val="num" w:pos="1800"/>
        </w:tabs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252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324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96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432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504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760"/>
        </w:tabs>
        <w:ind w:left="4320" w:hanging="1440"/>
      </w:pPr>
      <w:rPr>
        <w:rFonts w:hint="default"/>
      </w:rPr>
    </w:lvl>
  </w:abstractNum>
  <w:abstractNum w:abstractNumId="19" w15:restartNumberingAfterBreak="0">
    <w:nsid w:val="495E6773"/>
    <w:multiLevelType w:val="multilevel"/>
    <w:tmpl w:val="FF9A838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/>
        <w:i w:val="0"/>
      </w:rPr>
    </w:lvl>
    <w:lvl w:ilvl="1">
      <w:start w:val="1"/>
      <w:numFmt w:val="decimal"/>
      <w:lvlText w:val="%1.%2."/>
      <w:lvlJc w:val="left"/>
      <w:pPr>
        <w:tabs>
          <w:tab w:val="num" w:pos="1080"/>
        </w:tabs>
        <w:ind w:left="792" w:hanging="432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tabs>
          <w:tab w:val="num" w:pos="1800"/>
        </w:tabs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252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324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96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432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504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760"/>
        </w:tabs>
        <w:ind w:left="4320" w:hanging="1440"/>
      </w:pPr>
      <w:rPr>
        <w:rFonts w:hint="default"/>
      </w:rPr>
    </w:lvl>
  </w:abstractNum>
  <w:abstractNum w:abstractNumId="20" w15:restartNumberingAfterBreak="0">
    <w:nsid w:val="5320444F"/>
    <w:multiLevelType w:val="multilevel"/>
    <w:tmpl w:val="FF9A838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/>
        <w:i w:val="0"/>
      </w:rPr>
    </w:lvl>
    <w:lvl w:ilvl="1">
      <w:start w:val="1"/>
      <w:numFmt w:val="decimal"/>
      <w:lvlText w:val="%1.%2."/>
      <w:lvlJc w:val="left"/>
      <w:pPr>
        <w:tabs>
          <w:tab w:val="num" w:pos="1080"/>
        </w:tabs>
        <w:ind w:left="792" w:hanging="432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tabs>
          <w:tab w:val="num" w:pos="1800"/>
        </w:tabs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252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324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96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432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504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760"/>
        </w:tabs>
        <w:ind w:left="4320" w:hanging="1440"/>
      </w:pPr>
      <w:rPr>
        <w:rFonts w:hint="default"/>
      </w:rPr>
    </w:lvl>
  </w:abstractNum>
  <w:abstractNum w:abstractNumId="21" w15:restartNumberingAfterBreak="0">
    <w:nsid w:val="53F93585"/>
    <w:multiLevelType w:val="multilevel"/>
    <w:tmpl w:val="C9ECE15A"/>
    <w:lvl w:ilvl="0">
      <w:numFmt w:val="bullet"/>
      <w:lvlText w:val=""/>
      <w:lvlJc w:val="left"/>
      <w:pPr>
        <w:ind w:left="780" w:hanging="360"/>
      </w:pPr>
      <w:rPr>
        <w:rFonts w:ascii="Symbol" w:hAnsi="Symbol"/>
      </w:rPr>
    </w:lvl>
    <w:lvl w:ilvl="1">
      <w:numFmt w:val="bullet"/>
      <w:lvlText w:val="o"/>
      <w:lvlJc w:val="left"/>
      <w:pPr>
        <w:ind w:left="150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22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94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6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8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10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82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540" w:hanging="360"/>
      </w:pPr>
      <w:rPr>
        <w:rFonts w:ascii="Wingdings" w:hAnsi="Wingdings"/>
      </w:rPr>
    </w:lvl>
  </w:abstractNum>
  <w:abstractNum w:abstractNumId="22" w15:restartNumberingAfterBreak="0">
    <w:nsid w:val="591E250F"/>
    <w:multiLevelType w:val="multilevel"/>
    <w:tmpl w:val="FF9A838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/>
        <w:i w:val="0"/>
      </w:rPr>
    </w:lvl>
    <w:lvl w:ilvl="1">
      <w:start w:val="1"/>
      <w:numFmt w:val="decimal"/>
      <w:lvlText w:val="%1.%2."/>
      <w:lvlJc w:val="left"/>
      <w:pPr>
        <w:tabs>
          <w:tab w:val="num" w:pos="1080"/>
        </w:tabs>
        <w:ind w:left="792" w:hanging="432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tabs>
          <w:tab w:val="num" w:pos="1800"/>
        </w:tabs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252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324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96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432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504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760"/>
        </w:tabs>
        <w:ind w:left="4320" w:hanging="1440"/>
      </w:pPr>
      <w:rPr>
        <w:rFonts w:hint="default"/>
      </w:rPr>
    </w:lvl>
  </w:abstractNum>
  <w:abstractNum w:abstractNumId="23" w15:restartNumberingAfterBreak="0">
    <w:nsid w:val="5B010687"/>
    <w:multiLevelType w:val="multilevel"/>
    <w:tmpl w:val="FF9A838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/>
        <w:i w:val="0"/>
      </w:rPr>
    </w:lvl>
    <w:lvl w:ilvl="1">
      <w:start w:val="1"/>
      <w:numFmt w:val="decimal"/>
      <w:lvlText w:val="%1.%2."/>
      <w:lvlJc w:val="left"/>
      <w:pPr>
        <w:tabs>
          <w:tab w:val="num" w:pos="1080"/>
        </w:tabs>
        <w:ind w:left="792" w:hanging="432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tabs>
          <w:tab w:val="num" w:pos="1800"/>
        </w:tabs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252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324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96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432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504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760"/>
        </w:tabs>
        <w:ind w:left="4320" w:hanging="1440"/>
      </w:pPr>
      <w:rPr>
        <w:rFonts w:hint="default"/>
      </w:rPr>
    </w:lvl>
  </w:abstractNum>
  <w:abstractNum w:abstractNumId="24" w15:restartNumberingAfterBreak="0">
    <w:nsid w:val="5B477335"/>
    <w:multiLevelType w:val="hybridMultilevel"/>
    <w:tmpl w:val="774ACD90"/>
    <w:lvl w:ilvl="0" w:tplc="31807C50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5E7E492D"/>
    <w:multiLevelType w:val="multilevel"/>
    <w:tmpl w:val="FF9A838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/>
        <w:i w:val="0"/>
      </w:rPr>
    </w:lvl>
    <w:lvl w:ilvl="1">
      <w:start w:val="1"/>
      <w:numFmt w:val="decimal"/>
      <w:lvlText w:val="%1.%2."/>
      <w:lvlJc w:val="left"/>
      <w:pPr>
        <w:tabs>
          <w:tab w:val="num" w:pos="1080"/>
        </w:tabs>
        <w:ind w:left="792" w:hanging="432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tabs>
          <w:tab w:val="num" w:pos="1800"/>
        </w:tabs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252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324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96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432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504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760"/>
        </w:tabs>
        <w:ind w:left="4320" w:hanging="1440"/>
      </w:pPr>
      <w:rPr>
        <w:rFonts w:hint="default"/>
      </w:rPr>
    </w:lvl>
  </w:abstractNum>
  <w:abstractNum w:abstractNumId="26" w15:restartNumberingAfterBreak="0">
    <w:nsid w:val="5F534FC8"/>
    <w:multiLevelType w:val="multilevel"/>
    <w:tmpl w:val="FF9A838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/>
        <w:i w:val="0"/>
      </w:rPr>
    </w:lvl>
    <w:lvl w:ilvl="1">
      <w:start w:val="1"/>
      <w:numFmt w:val="decimal"/>
      <w:lvlText w:val="%1.%2."/>
      <w:lvlJc w:val="left"/>
      <w:pPr>
        <w:tabs>
          <w:tab w:val="num" w:pos="1080"/>
        </w:tabs>
        <w:ind w:left="792" w:hanging="432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tabs>
          <w:tab w:val="num" w:pos="1800"/>
        </w:tabs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252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324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96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432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504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760"/>
        </w:tabs>
        <w:ind w:left="4320" w:hanging="1440"/>
      </w:pPr>
      <w:rPr>
        <w:rFonts w:hint="default"/>
      </w:rPr>
    </w:lvl>
  </w:abstractNum>
  <w:abstractNum w:abstractNumId="27" w15:restartNumberingAfterBreak="0">
    <w:nsid w:val="5F661884"/>
    <w:multiLevelType w:val="multilevel"/>
    <w:tmpl w:val="FF9A838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/>
        <w:i w:val="0"/>
      </w:rPr>
    </w:lvl>
    <w:lvl w:ilvl="1">
      <w:start w:val="1"/>
      <w:numFmt w:val="decimal"/>
      <w:lvlText w:val="%1.%2."/>
      <w:lvlJc w:val="left"/>
      <w:pPr>
        <w:tabs>
          <w:tab w:val="num" w:pos="1080"/>
        </w:tabs>
        <w:ind w:left="792" w:hanging="432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tabs>
          <w:tab w:val="num" w:pos="1800"/>
        </w:tabs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252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324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96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432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504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760"/>
        </w:tabs>
        <w:ind w:left="4320" w:hanging="1440"/>
      </w:pPr>
      <w:rPr>
        <w:rFonts w:hint="default"/>
      </w:rPr>
    </w:lvl>
  </w:abstractNum>
  <w:abstractNum w:abstractNumId="28" w15:restartNumberingAfterBreak="0">
    <w:nsid w:val="6C0D07A2"/>
    <w:multiLevelType w:val="hybridMultilevel"/>
    <w:tmpl w:val="0900A054"/>
    <w:lvl w:ilvl="0" w:tplc="6A40828E">
      <w:start w:val="29"/>
      <w:numFmt w:val="bullet"/>
      <w:lvlText w:val="-"/>
      <w:lvlJc w:val="left"/>
      <w:pPr>
        <w:ind w:left="720" w:hanging="360"/>
      </w:pPr>
      <w:rPr>
        <w:rFonts w:ascii="Arial" w:eastAsia="Times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6CC509B1"/>
    <w:multiLevelType w:val="multilevel"/>
    <w:tmpl w:val="FF9A838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/>
        <w:i w:val="0"/>
      </w:rPr>
    </w:lvl>
    <w:lvl w:ilvl="1">
      <w:start w:val="1"/>
      <w:numFmt w:val="decimal"/>
      <w:lvlText w:val="%1.%2."/>
      <w:lvlJc w:val="left"/>
      <w:pPr>
        <w:tabs>
          <w:tab w:val="num" w:pos="1080"/>
        </w:tabs>
        <w:ind w:left="792" w:hanging="432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tabs>
          <w:tab w:val="num" w:pos="1800"/>
        </w:tabs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252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324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96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432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504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760"/>
        </w:tabs>
        <w:ind w:left="4320" w:hanging="1440"/>
      </w:pPr>
      <w:rPr>
        <w:rFonts w:hint="default"/>
      </w:rPr>
    </w:lvl>
  </w:abstractNum>
  <w:abstractNum w:abstractNumId="30" w15:restartNumberingAfterBreak="0">
    <w:nsid w:val="70FA6535"/>
    <w:multiLevelType w:val="multilevel"/>
    <w:tmpl w:val="FF9A838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/>
        <w:i w:val="0"/>
      </w:rPr>
    </w:lvl>
    <w:lvl w:ilvl="1">
      <w:start w:val="1"/>
      <w:numFmt w:val="decimal"/>
      <w:lvlText w:val="%1.%2."/>
      <w:lvlJc w:val="left"/>
      <w:pPr>
        <w:tabs>
          <w:tab w:val="num" w:pos="1080"/>
        </w:tabs>
        <w:ind w:left="792" w:hanging="432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tabs>
          <w:tab w:val="num" w:pos="1800"/>
        </w:tabs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252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324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96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432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504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760"/>
        </w:tabs>
        <w:ind w:left="4320" w:hanging="1440"/>
      </w:pPr>
      <w:rPr>
        <w:rFonts w:hint="default"/>
      </w:rPr>
    </w:lvl>
  </w:abstractNum>
  <w:abstractNum w:abstractNumId="31" w15:restartNumberingAfterBreak="0">
    <w:nsid w:val="741D4F08"/>
    <w:multiLevelType w:val="multilevel"/>
    <w:tmpl w:val="FF9A838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/>
        <w:i w:val="0"/>
      </w:rPr>
    </w:lvl>
    <w:lvl w:ilvl="1">
      <w:start w:val="1"/>
      <w:numFmt w:val="decimal"/>
      <w:lvlText w:val="%1.%2."/>
      <w:lvlJc w:val="left"/>
      <w:pPr>
        <w:tabs>
          <w:tab w:val="num" w:pos="1080"/>
        </w:tabs>
        <w:ind w:left="792" w:hanging="432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tabs>
          <w:tab w:val="num" w:pos="1800"/>
        </w:tabs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252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324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96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432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504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760"/>
        </w:tabs>
        <w:ind w:left="4320" w:hanging="1440"/>
      </w:pPr>
      <w:rPr>
        <w:rFonts w:hint="default"/>
      </w:rPr>
    </w:lvl>
  </w:abstractNum>
  <w:abstractNum w:abstractNumId="32" w15:restartNumberingAfterBreak="0">
    <w:nsid w:val="77F5425A"/>
    <w:multiLevelType w:val="multilevel"/>
    <w:tmpl w:val="FF9A838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/>
        <w:i w:val="0"/>
      </w:rPr>
    </w:lvl>
    <w:lvl w:ilvl="1">
      <w:start w:val="1"/>
      <w:numFmt w:val="decimal"/>
      <w:lvlText w:val="%1.%2."/>
      <w:lvlJc w:val="left"/>
      <w:pPr>
        <w:tabs>
          <w:tab w:val="num" w:pos="1080"/>
        </w:tabs>
        <w:ind w:left="792" w:hanging="432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tabs>
          <w:tab w:val="num" w:pos="1800"/>
        </w:tabs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252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324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96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432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504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760"/>
        </w:tabs>
        <w:ind w:left="4320" w:hanging="1440"/>
      </w:pPr>
      <w:rPr>
        <w:rFonts w:hint="default"/>
      </w:rPr>
    </w:lvl>
  </w:abstractNum>
  <w:abstractNum w:abstractNumId="33" w15:restartNumberingAfterBreak="0">
    <w:nsid w:val="78F929BA"/>
    <w:multiLevelType w:val="multilevel"/>
    <w:tmpl w:val="FF9A838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/>
        <w:i w:val="0"/>
      </w:rPr>
    </w:lvl>
    <w:lvl w:ilvl="1">
      <w:start w:val="1"/>
      <w:numFmt w:val="decimal"/>
      <w:lvlText w:val="%1.%2."/>
      <w:lvlJc w:val="left"/>
      <w:pPr>
        <w:tabs>
          <w:tab w:val="num" w:pos="1080"/>
        </w:tabs>
        <w:ind w:left="792" w:hanging="432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tabs>
          <w:tab w:val="num" w:pos="1800"/>
        </w:tabs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252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324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96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432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504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760"/>
        </w:tabs>
        <w:ind w:left="4320" w:hanging="1440"/>
      </w:pPr>
      <w:rPr>
        <w:rFonts w:hint="default"/>
      </w:rPr>
    </w:lvl>
  </w:abstractNum>
  <w:abstractNum w:abstractNumId="34" w15:restartNumberingAfterBreak="0">
    <w:nsid w:val="79DA7FBD"/>
    <w:multiLevelType w:val="hybridMultilevel"/>
    <w:tmpl w:val="7922AF12"/>
    <w:lvl w:ilvl="0" w:tplc="CD7809C8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1"/>
  </w:num>
  <w:num w:numId="2">
    <w:abstractNumId w:val="24"/>
  </w:num>
  <w:num w:numId="3">
    <w:abstractNumId w:val="28"/>
  </w:num>
  <w:num w:numId="4">
    <w:abstractNumId w:val="34"/>
  </w:num>
  <w:num w:numId="5">
    <w:abstractNumId w:val="30"/>
  </w:num>
  <w:num w:numId="6">
    <w:abstractNumId w:val="12"/>
  </w:num>
  <w:num w:numId="7">
    <w:abstractNumId w:val="0"/>
  </w:num>
  <w:num w:numId="8">
    <w:abstractNumId w:val="17"/>
  </w:num>
  <w:num w:numId="9">
    <w:abstractNumId w:val="16"/>
  </w:num>
  <w:num w:numId="10">
    <w:abstractNumId w:val="29"/>
  </w:num>
  <w:num w:numId="11">
    <w:abstractNumId w:val="6"/>
  </w:num>
  <w:num w:numId="12">
    <w:abstractNumId w:val="23"/>
  </w:num>
  <w:num w:numId="13">
    <w:abstractNumId w:val="33"/>
  </w:num>
  <w:num w:numId="14">
    <w:abstractNumId w:val="32"/>
  </w:num>
  <w:num w:numId="15">
    <w:abstractNumId w:val="20"/>
  </w:num>
  <w:num w:numId="16">
    <w:abstractNumId w:val="25"/>
  </w:num>
  <w:num w:numId="17">
    <w:abstractNumId w:val="22"/>
  </w:num>
  <w:num w:numId="18">
    <w:abstractNumId w:val="13"/>
  </w:num>
  <w:num w:numId="19">
    <w:abstractNumId w:val="27"/>
  </w:num>
  <w:num w:numId="20">
    <w:abstractNumId w:val="19"/>
  </w:num>
  <w:num w:numId="21">
    <w:abstractNumId w:val="11"/>
  </w:num>
  <w:num w:numId="22">
    <w:abstractNumId w:val="5"/>
  </w:num>
  <w:num w:numId="23">
    <w:abstractNumId w:val="9"/>
  </w:num>
  <w:num w:numId="24">
    <w:abstractNumId w:val="15"/>
  </w:num>
  <w:num w:numId="25">
    <w:abstractNumId w:val="26"/>
  </w:num>
  <w:num w:numId="26">
    <w:abstractNumId w:val="18"/>
  </w:num>
  <w:num w:numId="27">
    <w:abstractNumId w:val="7"/>
  </w:num>
  <w:num w:numId="28">
    <w:abstractNumId w:val="1"/>
  </w:num>
  <w:num w:numId="29">
    <w:abstractNumId w:val="3"/>
  </w:num>
  <w:num w:numId="30">
    <w:abstractNumId w:val="14"/>
  </w:num>
  <w:num w:numId="31">
    <w:abstractNumId w:val="8"/>
  </w:num>
  <w:num w:numId="32">
    <w:abstractNumId w:val="4"/>
  </w:num>
  <w:num w:numId="33">
    <w:abstractNumId w:val="10"/>
  </w:num>
  <w:num w:numId="34">
    <w:abstractNumId w:val="2"/>
  </w:num>
  <w:num w:numId="35">
    <w:abstractNumId w:val="21"/>
  </w:num>
  <w:numIdMacAtCleanup w:val="2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54CF1"/>
    <w:rsid w:val="00003520"/>
    <w:rsid w:val="0000666A"/>
    <w:rsid w:val="0001121D"/>
    <w:rsid w:val="000134F8"/>
    <w:rsid w:val="0001358D"/>
    <w:rsid w:val="000135AF"/>
    <w:rsid w:val="00026B46"/>
    <w:rsid w:val="00026DED"/>
    <w:rsid w:val="000278E4"/>
    <w:rsid w:val="000328FD"/>
    <w:rsid w:val="00033731"/>
    <w:rsid w:val="00033DB9"/>
    <w:rsid w:val="00041F5C"/>
    <w:rsid w:val="00043430"/>
    <w:rsid w:val="000435CD"/>
    <w:rsid w:val="000468C3"/>
    <w:rsid w:val="000473A6"/>
    <w:rsid w:val="00051135"/>
    <w:rsid w:val="000521C8"/>
    <w:rsid w:val="0005250D"/>
    <w:rsid w:val="000568E5"/>
    <w:rsid w:val="0006050F"/>
    <w:rsid w:val="000610E3"/>
    <w:rsid w:val="0006171D"/>
    <w:rsid w:val="00062527"/>
    <w:rsid w:val="00062EF4"/>
    <w:rsid w:val="00063E4E"/>
    <w:rsid w:val="00067F60"/>
    <w:rsid w:val="00071CAD"/>
    <w:rsid w:val="000743EC"/>
    <w:rsid w:val="000779CC"/>
    <w:rsid w:val="000807AB"/>
    <w:rsid w:val="00085F26"/>
    <w:rsid w:val="00092628"/>
    <w:rsid w:val="00092B89"/>
    <w:rsid w:val="00097724"/>
    <w:rsid w:val="000A2736"/>
    <w:rsid w:val="000A3007"/>
    <w:rsid w:val="000A747B"/>
    <w:rsid w:val="000A7734"/>
    <w:rsid w:val="000B054F"/>
    <w:rsid w:val="000C2F75"/>
    <w:rsid w:val="000D1600"/>
    <w:rsid w:val="000D4B15"/>
    <w:rsid w:val="000D5C7D"/>
    <w:rsid w:val="000D667F"/>
    <w:rsid w:val="000D69A0"/>
    <w:rsid w:val="000E0366"/>
    <w:rsid w:val="000E248F"/>
    <w:rsid w:val="000E3BDE"/>
    <w:rsid w:val="000E3F4F"/>
    <w:rsid w:val="000E3F8E"/>
    <w:rsid w:val="000F2FA5"/>
    <w:rsid w:val="000F38BE"/>
    <w:rsid w:val="000F4614"/>
    <w:rsid w:val="000F5D67"/>
    <w:rsid w:val="0010080C"/>
    <w:rsid w:val="00103EA6"/>
    <w:rsid w:val="0010596C"/>
    <w:rsid w:val="00114399"/>
    <w:rsid w:val="00117827"/>
    <w:rsid w:val="001229B0"/>
    <w:rsid w:val="00123F5C"/>
    <w:rsid w:val="00124CBE"/>
    <w:rsid w:val="001307AB"/>
    <w:rsid w:val="001311E0"/>
    <w:rsid w:val="0013411E"/>
    <w:rsid w:val="00134809"/>
    <w:rsid w:val="00135CFC"/>
    <w:rsid w:val="00151F85"/>
    <w:rsid w:val="00155224"/>
    <w:rsid w:val="00156BBE"/>
    <w:rsid w:val="0016383C"/>
    <w:rsid w:val="00174B36"/>
    <w:rsid w:val="00176CC1"/>
    <w:rsid w:val="00176D83"/>
    <w:rsid w:val="001777F0"/>
    <w:rsid w:val="00187553"/>
    <w:rsid w:val="00196A75"/>
    <w:rsid w:val="001A1266"/>
    <w:rsid w:val="001A4007"/>
    <w:rsid w:val="001A65FD"/>
    <w:rsid w:val="001B282C"/>
    <w:rsid w:val="001B4E7F"/>
    <w:rsid w:val="001B5FFC"/>
    <w:rsid w:val="001C1A63"/>
    <w:rsid w:val="001C3C7E"/>
    <w:rsid w:val="001C4002"/>
    <w:rsid w:val="001C5C3D"/>
    <w:rsid w:val="001D4091"/>
    <w:rsid w:val="001D55A5"/>
    <w:rsid w:val="001D5E07"/>
    <w:rsid w:val="001E4A1C"/>
    <w:rsid w:val="001E6674"/>
    <w:rsid w:val="001F09FF"/>
    <w:rsid w:val="001F1172"/>
    <w:rsid w:val="001F38F5"/>
    <w:rsid w:val="001F6EE2"/>
    <w:rsid w:val="001F7743"/>
    <w:rsid w:val="001F7AA0"/>
    <w:rsid w:val="00201132"/>
    <w:rsid w:val="00201DA5"/>
    <w:rsid w:val="00206698"/>
    <w:rsid w:val="002112AE"/>
    <w:rsid w:val="002112BF"/>
    <w:rsid w:val="002130C1"/>
    <w:rsid w:val="00216056"/>
    <w:rsid w:val="002201C5"/>
    <w:rsid w:val="00223411"/>
    <w:rsid w:val="002253C2"/>
    <w:rsid w:val="002265E8"/>
    <w:rsid w:val="00227F4F"/>
    <w:rsid w:val="002307D9"/>
    <w:rsid w:val="0023328C"/>
    <w:rsid w:val="00235A88"/>
    <w:rsid w:val="00236CD7"/>
    <w:rsid w:val="00240624"/>
    <w:rsid w:val="00257A42"/>
    <w:rsid w:val="00264EA5"/>
    <w:rsid w:val="002717B0"/>
    <w:rsid w:val="0027223D"/>
    <w:rsid w:val="002775D1"/>
    <w:rsid w:val="00277C4C"/>
    <w:rsid w:val="0028116B"/>
    <w:rsid w:val="00285EE4"/>
    <w:rsid w:val="00296583"/>
    <w:rsid w:val="00296B5B"/>
    <w:rsid w:val="00296C4B"/>
    <w:rsid w:val="00296FA2"/>
    <w:rsid w:val="00297410"/>
    <w:rsid w:val="002B420C"/>
    <w:rsid w:val="002B6F4F"/>
    <w:rsid w:val="002C0520"/>
    <w:rsid w:val="002C056F"/>
    <w:rsid w:val="002C51E4"/>
    <w:rsid w:val="002C70F1"/>
    <w:rsid w:val="002C751C"/>
    <w:rsid w:val="002D3974"/>
    <w:rsid w:val="002D54BB"/>
    <w:rsid w:val="002E387A"/>
    <w:rsid w:val="002E4D1C"/>
    <w:rsid w:val="002E530F"/>
    <w:rsid w:val="002E755F"/>
    <w:rsid w:val="002F0550"/>
    <w:rsid w:val="002F4534"/>
    <w:rsid w:val="002F4D36"/>
    <w:rsid w:val="003035A3"/>
    <w:rsid w:val="00303EB4"/>
    <w:rsid w:val="00314E4E"/>
    <w:rsid w:val="00320E3A"/>
    <w:rsid w:val="00321A31"/>
    <w:rsid w:val="003242D6"/>
    <w:rsid w:val="00324625"/>
    <w:rsid w:val="00325894"/>
    <w:rsid w:val="0032771A"/>
    <w:rsid w:val="00343062"/>
    <w:rsid w:val="00346BEB"/>
    <w:rsid w:val="00351DAB"/>
    <w:rsid w:val="00361CB3"/>
    <w:rsid w:val="00364692"/>
    <w:rsid w:val="00366C42"/>
    <w:rsid w:val="00374893"/>
    <w:rsid w:val="00377881"/>
    <w:rsid w:val="003811A4"/>
    <w:rsid w:val="003841F9"/>
    <w:rsid w:val="00385812"/>
    <w:rsid w:val="00385E9B"/>
    <w:rsid w:val="00392816"/>
    <w:rsid w:val="00394319"/>
    <w:rsid w:val="003A1815"/>
    <w:rsid w:val="003A18EA"/>
    <w:rsid w:val="003A1FA2"/>
    <w:rsid w:val="003A4890"/>
    <w:rsid w:val="003B1804"/>
    <w:rsid w:val="003B1D40"/>
    <w:rsid w:val="003B3038"/>
    <w:rsid w:val="003B3EF2"/>
    <w:rsid w:val="003B61E8"/>
    <w:rsid w:val="003C6574"/>
    <w:rsid w:val="003C66A0"/>
    <w:rsid w:val="003C79F3"/>
    <w:rsid w:val="003D135C"/>
    <w:rsid w:val="003D2F9E"/>
    <w:rsid w:val="003D5E4E"/>
    <w:rsid w:val="003D63C7"/>
    <w:rsid w:val="003E035A"/>
    <w:rsid w:val="003E47F4"/>
    <w:rsid w:val="003E5C4B"/>
    <w:rsid w:val="003F65B6"/>
    <w:rsid w:val="00401923"/>
    <w:rsid w:val="004026E4"/>
    <w:rsid w:val="004042ED"/>
    <w:rsid w:val="00406C68"/>
    <w:rsid w:val="00411CBC"/>
    <w:rsid w:val="00416492"/>
    <w:rsid w:val="00416BCA"/>
    <w:rsid w:val="00422268"/>
    <w:rsid w:val="00422E00"/>
    <w:rsid w:val="00424B6B"/>
    <w:rsid w:val="004254A4"/>
    <w:rsid w:val="004271B6"/>
    <w:rsid w:val="00430BC6"/>
    <w:rsid w:val="00434F13"/>
    <w:rsid w:val="004353F4"/>
    <w:rsid w:val="00435707"/>
    <w:rsid w:val="004414CA"/>
    <w:rsid w:val="004420B0"/>
    <w:rsid w:val="004552A7"/>
    <w:rsid w:val="00455D8D"/>
    <w:rsid w:val="00457B1B"/>
    <w:rsid w:val="004609F3"/>
    <w:rsid w:val="00462F87"/>
    <w:rsid w:val="00466CBC"/>
    <w:rsid w:val="004678CF"/>
    <w:rsid w:val="00481840"/>
    <w:rsid w:val="00482066"/>
    <w:rsid w:val="00482A6B"/>
    <w:rsid w:val="004929DB"/>
    <w:rsid w:val="004940E3"/>
    <w:rsid w:val="0049415D"/>
    <w:rsid w:val="00496449"/>
    <w:rsid w:val="0049687D"/>
    <w:rsid w:val="004A3859"/>
    <w:rsid w:val="004A3A86"/>
    <w:rsid w:val="004A3AFD"/>
    <w:rsid w:val="004A629F"/>
    <w:rsid w:val="004B26B1"/>
    <w:rsid w:val="004B4B0A"/>
    <w:rsid w:val="004B4E3A"/>
    <w:rsid w:val="004B5D51"/>
    <w:rsid w:val="004C03D3"/>
    <w:rsid w:val="004C4AA4"/>
    <w:rsid w:val="004C5282"/>
    <w:rsid w:val="004C5410"/>
    <w:rsid w:val="004D40CD"/>
    <w:rsid w:val="004D65FD"/>
    <w:rsid w:val="004D68DD"/>
    <w:rsid w:val="004D7878"/>
    <w:rsid w:val="004E1981"/>
    <w:rsid w:val="004E27F8"/>
    <w:rsid w:val="004E59F0"/>
    <w:rsid w:val="004F0A84"/>
    <w:rsid w:val="004F1E24"/>
    <w:rsid w:val="004F2ABF"/>
    <w:rsid w:val="004F2AC7"/>
    <w:rsid w:val="004F32A6"/>
    <w:rsid w:val="004F5531"/>
    <w:rsid w:val="004F6EA8"/>
    <w:rsid w:val="004F76E5"/>
    <w:rsid w:val="00502148"/>
    <w:rsid w:val="00506043"/>
    <w:rsid w:val="00506FF2"/>
    <w:rsid w:val="00510A54"/>
    <w:rsid w:val="00512B08"/>
    <w:rsid w:val="005203FC"/>
    <w:rsid w:val="00521D57"/>
    <w:rsid w:val="005221FF"/>
    <w:rsid w:val="00527FF4"/>
    <w:rsid w:val="00532B2F"/>
    <w:rsid w:val="00532D87"/>
    <w:rsid w:val="005334EF"/>
    <w:rsid w:val="00533B19"/>
    <w:rsid w:val="005362A4"/>
    <w:rsid w:val="00540013"/>
    <w:rsid w:val="00542A3D"/>
    <w:rsid w:val="00543FD0"/>
    <w:rsid w:val="00544B3C"/>
    <w:rsid w:val="00550AD0"/>
    <w:rsid w:val="00554516"/>
    <w:rsid w:val="0056282B"/>
    <w:rsid w:val="0057002C"/>
    <w:rsid w:val="00570B3E"/>
    <w:rsid w:val="00571C40"/>
    <w:rsid w:val="0057225A"/>
    <w:rsid w:val="005724FA"/>
    <w:rsid w:val="0057346A"/>
    <w:rsid w:val="005765FD"/>
    <w:rsid w:val="005812A9"/>
    <w:rsid w:val="0058364D"/>
    <w:rsid w:val="0058566A"/>
    <w:rsid w:val="00586661"/>
    <w:rsid w:val="00587301"/>
    <w:rsid w:val="005918F0"/>
    <w:rsid w:val="00592045"/>
    <w:rsid w:val="00592798"/>
    <w:rsid w:val="0059591C"/>
    <w:rsid w:val="00595C2B"/>
    <w:rsid w:val="005A2A0F"/>
    <w:rsid w:val="005B5105"/>
    <w:rsid w:val="005C4F7C"/>
    <w:rsid w:val="005D108D"/>
    <w:rsid w:val="005D330D"/>
    <w:rsid w:val="005D4559"/>
    <w:rsid w:val="005D5D8E"/>
    <w:rsid w:val="005D7ACD"/>
    <w:rsid w:val="005E1CB8"/>
    <w:rsid w:val="005E6279"/>
    <w:rsid w:val="005F6B59"/>
    <w:rsid w:val="00601EFB"/>
    <w:rsid w:val="0060439A"/>
    <w:rsid w:val="00604664"/>
    <w:rsid w:val="00607A77"/>
    <w:rsid w:val="00623315"/>
    <w:rsid w:val="006246AD"/>
    <w:rsid w:val="006309F5"/>
    <w:rsid w:val="006311C2"/>
    <w:rsid w:val="00633431"/>
    <w:rsid w:val="0063417B"/>
    <w:rsid w:val="00634EA0"/>
    <w:rsid w:val="0063774F"/>
    <w:rsid w:val="006407D4"/>
    <w:rsid w:val="00646D64"/>
    <w:rsid w:val="0065132E"/>
    <w:rsid w:val="006516BE"/>
    <w:rsid w:val="00651CA6"/>
    <w:rsid w:val="00654A58"/>
    <w:rsid w:val="0065723D"/>
    <w:rsid w:val="006578CC"/>
    <w:rsid w:val="00660DCD"/>
    <w:rsid w:val="00661CE8"/>
    <w:rsid w:val="00662954"/>
    <w:rsid w:val="00662D5D"/>
    <w:rsid w:val="00663C1D"/>
    <w:rsid w:val="0066460F"/>
    <w:rsid w:val="00670B61"/>
    <w:rsid w:val="00671F24"/>
    <w:rsid w:val="006812F8"/>
    <w:rsid w:val="00686211"/>
    <w:rsid w:val="006872B6"/>
    <w:rsid w:val="00687370"/>
    <w:rsid w:val="0069526C"/>
    <w:rsid w:val="00697C8B"/>
    <w:rsid w:val="006A0666"/>
    <w:rsid w:val="006A19F5"/>
    <w:rsid w:val="006A40F2"/>
    <w:rsid w:val="006B1E35"/>
    <w:rsid w:val="006B339D"/>
    <w:rsid w:val="006B6814"/>
    <w:rsid w:val="006B775D"/>
    <w:rsid w:val="006C252C"/>
    <w:rsid w:val="006C4E03"/>
    <w:rsid w:val="006D1EA0"/>
    <w:rsid w:val="006D2E96"/>
    <w:rsid w:val="006E0E32"/>
    <w:rsid w:val="006E1146"/>
    <w:rsid w:val="006E18BC"/>
    <w:rsid w:val="006E1E52"/>
    <w:rsid w:val="006E4A8F"/>
    <w:rsid w:val="006E56A6"/>
    <w:rsid w:val="006F3FF8"/>
    <w:rsid w:val="00701BC1"/>
    <w:rsid w:val="007052BC"/>
    <w:rsid w:val="007056DF"/>
    <w:rsid w:val="00705C56"/>
    <w:rsid w:val="00707620"/>
    <w:rsid w:val="00707745"/>
    <w:rsid w:val="00711DB7"/>
    <w:rsid w:val="00716F01"/>
    <w:rsid w:val="00722F73"/>
    <w:rsid w:val="007243B2"/>
    <w:rsid w:val="007324C9"/>
    <w:rsid w:val="00733623"/>
    <w:rsid w:val="00734168"/>
    <w:rsid w:val="00735203"/>
    <w:rsid w:val="0073531A"/>
    <w:rsid w:val="007563C9"/>
    <w:rsid w:val="00757361"/>
    <w:rsid w:val="00757ECF"/>
    <w:rsid w:val="00765769"/>
    <w:rsid w:val="00767719"/>
    <w:rsid w:val="00771043"/>
    <w:rsid w:val="0077327F"/>
    <w:rsid w:val="00774B08"/>
    <w:rsid w:val="0077666A"/>
    <w:rsid w:val="007822DC"/>
    <w:rsid w:val="007833DB"/>
    <w:rsid w:val="00783996"/>
    <w:rsid w:val="00783AF9"/>
    <w:rsid w:val="00783FBB"/>
    <w:rsid w:val="007848E9"/>
    <w:rsid w:val="007853CB"/>
    <w:rsid w:val="00792986"/>
    <w:rsid w:val="00793EBF"/>
    <w:rsid w:val="00796C33"/>
    <w:rsid w:val="007A0BF9"/>
    <w:rsid w:val="007A3AD1"/>
    <w:rsid w:val="007A6060"/>
    <w:rsid w:val="007A7686"/>
    <w:rsid w:val="007B02D9"/>
    <w:rsid w:val="007B3433"/>
    <w:rsid w:val="007B4C9E"/>
    <w:rsid w:val="007B7A92"/>
    <w:rsid w:val="007C126C"/>
    <w:rsid w:val="007C58E5"/>
    <w:rsid w:val="007D02BC"/>
    <w:rsid w:val="007D03C8"/>
    <w:rsid w:val="007D19A6"/>
    <w:rsid w:val="007D2F8C"/>
    <w:rsid w:val="007D55F7"/>
    <w:rsid w:val="007D7068"/>
    <w:rsid w:val="007E2E95"/>
    <w:rsid w:val="007E471C"/>
    <w:rsid w:val="007E4CBF"/>
    <w:rsid w:val="007F2492"/>
    <w:rsid w:val="007F3E6A"/>
    <w:rsid w:val="007F40BB"/>
    <w:rsid w:val="007F5D2F"/>
    <w:rsid w:val="0080209C"/>
    <w:rsid w:val="0080384D"/>
    <w:rsid w:val="008077AD"/>
    <w:rsid w:val="00811D6B"/>
    <w:rsid w:val="00813305"/>
    <w:rsid w:val="008146D4"/>
    <w:rsid w:val="00815E0B"/>
    <w:rsid w:val="008166DE"/>
    <w:rsid w:val="00816A6F"/>
    <w:rsid w:val="008171D1"/>
    <w:rsid w:val="00820479"/>
    <w:rsid w:val="008210B7"/>
    <w:rsid w:val="00825A3F"/>
    <w:rsid w:val="0082719A"/>
    <w:rsid w:val="00831102"/>
    <w:rsid w:val="0083491D"/>
    <w:rsid w:val="00835B82"/>
    <w:rsid w:val="00837778"/>
    <w:rsid w:val="00844205"/>
    <w:rsid w:val="008478F9"/>
    <w:rsid w:val="00847F39"/>
    <w:rsid w:val="008523E1"/>
    <w:rsid w:val="00854942"/>
    <w:rsid w:val="00854CF1"/>
    <w:rsid w:val="00861CFD"/>
    <w:rsid w:val="008634D4"/>
    <w:rsid w:val="00863B6B"/>
    <w:rsid w:val="00863C1B"/>
    <w:rsid w:val="00864559"/>
    <w:rsid w:val="00864FD3"/>
    <w:rsid w:val="008672A1"/>
    <w:rsid w:val="0087171A"/>
    <w:rsid w:val="00877CF7"/>
    <w:rsid w:val="008832DC"/>
    <w:rsid w:val="00885920"/>
    <w:rsid w:val="008902E8"/>
    <w:rsid w:val="00891B04"/>
    <w:rsid w:val="0089234B"/>
    <w:rsid w:val="00895A88"/>
    <w:rsid w:val="00895D5E"/>
    <w:rsid w:val="00896A13"/>
    <w:rsid w:val="0089736B"/>
    <w:rsid w:val="008A19DF"/>
    <w:rsid w:val="008A371B"/>
    <w:rsid w:val="008B1D6D"/>
    <w:rsid w:val="008B23E9"/>
    <w:rsid w:val="008B2E20"/>
    <w:rsid w:val="008B3208"/>
    <w:rsid w:val="008B59A2"/>
    <w:rsid w:val="008B7883"/>
    <w:rsid w:val="008C141A"/>
    <w:rsid w:val="008C19B3"/>
    <w:rsid w:val="008C4FF2"/>
    <w:rsid w:val="008C7F43"/>
    <w:rsid w:val="008D1889"/>
    <w:rsid w:val="008E4DBB"/>
    <w:rsid w:val="008E50BC"/>
    <w:rsid w:val="008E6000"/>
    <w:rsid w:val="008E7BC3"/>
    <w:rsid w:val="008F4CAC"/>
    <w:rsid w:val="008F5829"/>
    <w:rsid w:val="00900B5E"/>
    <w:rsid w:val="009066F9"/>
    <w:rsid w:val="009103B6"/>
    <w:rsid w:val="00912E28"/>
    <w:rsid w:val="0091332D"/>
    <w:rsid w:val="009146B4"/>
    <w:rsid w:val="00922A17"/>
    <w:rsid w:val="00924AC8"/>
    <w:rsid w:val="0092698F"/>
    <w:rsid w:val="00932B44"/>
    <w:rsid w:val="009356B3"/>
    <w:rsid w:val="00936563"/>
    <w:rsid w:val="00936BEB"/>
    <w:rsid w:val="00940AD1"/>
    <w:rsid w:val="0094197D"/>
    <w:rsid w:val="0094387B"/>
    <w:rsid w:val="00944E8E"/>
    <w:rsid w:val="00946C96"/>
    <w:rsid w:val="00951024"/>
    <w:rsid w:val="009540E9"/>
    <w:rsid w:val="00956781"/>
    <w:rsid w:val="009606B5"/>
    <w:rsid w:val="0096680A"/>
    <w:rsid w:val="00966B1F"/>
    <w:rsid w:val="00967734"/>
    <w:rsid w:val="009717BD"/>
    <w:rsid w:val="00971903"/>
    <w:rsid w:val="00973C5E"/>
    <w:rsid w:val="00974A20"/>
    <w:rsid w:val="009777CB"/>
    <w:rsid w:val="00995EF4"/>
    <w:rsid w:val="009A165F"/>
    <w:rsid w:val="009A18D2"/>
    <w:rsid w:val="009A1943"/>
    <w:rsid w:val="009A3E01"/>
    <w:rsid w:val="009A3FB6"/>
    <w:rsid w:val="009A72A0"/>
    <w:rsid w:val="009B21DF"/>
    <w:rsid w:val="009C0362"/>
    <w:rsid w:val="009C4C0F"/>
    <w:rsid w:val="009C6DA5"/>
    <w:rsid w:val="009D0225"/>
    <w:rsid w:val="009D7FF2"/>
    <w:rsid w:val="009E3857"/>
    <w:rsid w:val="009E3D9E"/>
    <w:rsid w:val="009E45C3"/>
    <w:rsid w:val="009E6741"/>
    <w:rsid w:val="009F2DA0"/>
    <w:rsid w:val="009F5762"/>
    <w:rsid w:val="009F5993"/>
    <w:rsid w:val="009F5D4F"/>
    <w:rsid w:val="00A01172"/>
    <w:rsid w:val="00A011DD"/>
    <w:rsid w:val="00A018B6"/>
    <w:rsid w:val="00A0205C"/>
    <w:rsid w:val="00A032A6"/>
    <w:rsid w:val="00A15619"/>
    <w:rsid w:val="00A23C6B"/>
    <w:rsid w:val="00A24489"/>
    <w:rsid w:val="00A27074"/>
    <w:rsid w:val="00A30D9F"/>
    <w:rsid w:val="00A32EC0"/>
    <w:rsid w:val="00A34CB0"/>
    <w:rsid w:val="00A44603"/>
    <w:rsid w:val="00A44D7A"/>
    <w:rsid w:val="00A46405"/>
    <w:rsid w:val="00A534F1"/>
    <w:rsid w:val="00A60CCE"/>
    <w:rsid w:val="00A61193"/>
    <w:rsid w:val="00A61ED5"/>
    <w:rsid w:val="00A63197"/>
    <w:rsid w:val="00A72A74"/>
    <w:rsid w:val="00A764EE"/>
    <w:rsid w:val="00A82074"/>
    <w:rsid w:val="00A82277"/>
    <w:rsid w:val="00A824CA"/>
    <w:rsid w:val="00A845C2"/>
    <w:rsid w:val="00A85D64"/>
    <w:rsid w:val="00A86A16"/>
    <w:rsid w:val="00A91C35"/>
    <w:rsid w:val="00A94987"/>
    <w:rsid w:val="00A95D76"/>
    <w:rsid w:val="00AA4745"/>
    <w:rsid w:val="00AA5AE2"/>
    <w:rsid w:val="00AC095D"/>
    <w:rsid w:val="00AC7832"/>
    <w:rsid w:val="00AD3CAF"/>
    <w:rsid w:val="00AD47FE"/>
    <w:rsid w:val="00AD5068"/>
    <w:rsid w:val="00AD742F"/>
    <w:rsid w:val="00AD76FE"/>
    <w:rsid w:val="00AD7D1B"/>
    <w:rsid w:val="00AE0415"/>
    <w:rsid w:val="00AE2CBE"/>
    <w:rsid w:val="00AF0874"/>
    <w:rsid w:val="00AF100B"/>
    <w:rsid w:val="00AF4432"/>
    <w:rsid w:val="00AF4527"/>
    <w:rsid w:val="00AF6EAB"/>
    <w:rsid w:val="00B00DE6"/>
    <w:rsid w:val="00B019C1"/>
    <w:rsid w:val="00B028A5"/>
    <w:rsid w:val="00B04167"/>
    <w:rsid w:val="00B04187"/>
    <w:rsid w:val="00B10561"/>
    <w:rsid w:val="00B12236"/>
    <w:rsid w:val="00B2058C"/>
    <w:rsid w:val="00B23A04"/>
    <w:rsid w:val="00B23E18"/>
    <w:rsid w:val="00B26C0A"/>
    <w:rsid w:val="00B337AD"/>
    <w:rsid w:val="00B347D1"/>
    <w:rsid w:val="00B34F9B"/>
    <w:rsid w:val="00B3743C"/>
    <w:rsid w:val="00B43BFF"/>
    <w:rsid w:val="00B44DC2"/>
    <w:rsid w:val="00B479A3"/>
    <w:rsid w:val="00B47B36"/>
    <w:rsid w:val="00B51183"/>
    <w:rsid w:val="00B52801"/>
    <w:rsid w:val="00B61802"/>
    <w:rsid w:val="00B650A3"/>
    <w:rsid w:val="00B7049F"/>
    <w:rsid w:val="00B71140"/>
    <w:rsid w:val="00B7380A"/>
    <w:rsid w:val="00B73A89"/>
    <w:rsid w:val="00B864A6"/>
    <w:rsid w:val="00B90143"/>
    <w:rsid w:val="00B912E5"/>
    <w:rsid w:val="00B94C2A"/>
    <w:rsid w:val="00B94CC5"/>
    <w:rsid w:val="00BA0C5A"/>
    <w:rsid w:val="00BA0F09"/>
    <w:rsid w:val="00BA357F"/>
    <w:rsid w:val="00BA584A"/>
    <w:rsid w:val="00BA6567"/>
    <w:rsid w:val="00BB6E88"/>
    <w:rsid w:val="00BC57C9"/>
    <w:rsid w:val="00BD43AF"/>
    <w:rsid w:val="00BD4D9E"/>
    <w:rsid w:val="00BD638D"/>
    <w:rsid w:val="00BD7BF4"/>
    <w:rsid w:val="00BE0A15"/>
    <w:rsid w:val="00BE2B2B"/>
    <w:rsid w:val="00BE4673"/>
    <w:rsid w:val="00BE4743"/>
    <w:rsid w:val="00BE4B96"/>
    <w:rsid w:val="00BE5BB9"/>
    <w:rsid w:val="00BE7B77"/>
    <w:rsid w:val="00BF20F9"/>
    <w:rsid w:val="00BF5678"/>
    <w:rsid w:val="00BF7EE8"/>
    <w:rsid w:val="00C00173"/>
    <w:rsid w:val="00C039D4"/>
    <w:rsid w:val="00C05286"/>
    <w:rsid w:val="00C05D37"/>
    <w:rsid w:val="00C06AEE"/>
    <w:rsid w:val="00C072DB"/>
    <w:rsid w:val="00C07EE8"/>
    <w:rsid w:val="00C10109"/>
    <w:rsid w:val="00C12924"/>
    <w:rsid w:val="00C16280"/>
    <w:rsid w:val="00C16A00"/>
    <w:rsid w:val="00C178C0"/>
    <w:rsid w:val="00C21144"/>
    <w:rsid w:val="00C235C9"/>
    <w:rsid w:val="00C23617"/>
    <w:rsid w:val="00C24C2F"/>
    <w:rsid w:val="00C2510D"/>
    <w:rsid w:val="00C3397C"/>
    <w:rsid w:val="00C3555D"/>
    <w:rsid w:val="00C357B6"/>
    <w:rsid w:val="00C36FEC"/>
    <w:rsid w:val="00C37A8F"/>
    <w:rsid w:val="00C41763"/>
    <w:rsid w:val="00C41BF6"/>
    <w:rsid w:val="00C45C7D"/>
    <w:rsid w:val="00C46757"/>
    <w:rsid w:val="00C4705D"/>
    <w:rsid w:val="00C66743"/>
    <w:rsid w:val="00C7119E"/>
    <w:rsid w:val="00C716EE"/>
    <w:rsid w:val="00C71F9C"/>
    <w:rsid w:val="00C736E4"/>
    <w:rsid w:val="00C746F6"/>
    <w:rsid w:val="00C757D8"/>
    <w:rsid w:val="00C759DB"/>
    <w:rsid w:val="00C76ECC"/>
    <w:rsid w:val="00C77034"/>
    <w:rsid w:val="00C77FF0"/>
    <w:rsid w:val="00C824EE"/>
    <w:rsid w:val="00C838D1"/>
    <w:rsid w:val="00C869F6"/>
    <w:rsid w:val="00C86AD2"/>
    <w:rsid w:val="00C8740E"/>
    <w:rsid w:val="00C9022A"/>
    <w:rsid w:val="00C92AAD"/>
    <w:rsid w:val="00C938AF"/>
    <w:rsid w:val="00C9787C"/>
    <w:rsid w:val="00CA12C7"/>
    <w:rsid w:val="00CA17A5"/>
    <w:rsid w:val="00CA1802"/>
    <w:rsid w:val="00CA4E73"/>
    <w:rsid w:val="00CB7FCA"/>
    <w:rsid w:val="00CC1003"/>
    <w:rsid w:val="00CC3B87"/>
    <w:rsid w:val="00CD2A38"/>
    <w:rsid w:val="00CE490B"/>
    <w:rsid w:val="00CE49A2"/>
    <w:rsid w:val="00CE6468"/>
    <w:rsid w:val="00CF2F30"/>
    <w:rsid w:val="00CF6A0D"/>
    <w:rsid w:val="00D004E4"/>
    <w:rsid w:val="00D02874"/>
    <w:rsid w:val="00D03583"/>
    <w:rsid w:val="00D07205"/>
    <w:rsid w:val="00D10911"/>
    <w:rsid w:val="00D10FD3"/>
    <w:rsid w:val="00D11023"/>
    <w:rsid w:val="00D125A3"/>
    <w:rsid w:val="00D12CB3"/>
    <w:rsid w:val="00D157B5"/>
    <w:rsid w:val="00D172F0"/>
    <w:rsid w:val="00D22942"/>
    <w:rsid w:val="00D22B12"/>
    <w:rsid w:val="00D26E6E"/>
    <w:rsid w:val="00D27C9C"/>
    <w:rsid w:val="00D35794"/>
    <w:rsid w:val="00D36D17"/>
    <w:rsid w:val="00D40F7F"/>
    <w:rsid w:val="00D52443"/>
    <w:rsid w:val="00D64974"/>
    <w:rsid w:val="00D65492"/>
    <w:rsid w:val="00D757B5"/>
    <w:rsid w:val="00D90DAF"/>
    <w:rsid w:val="00D91A78"/>
    <w:rsid w:val="00D93AD1"/>
    <w:rsid w:val="00D949F1"/>
    <w:rsid w:val="00DA0EAF"/>
    <w:rsid w:val="00DA275D"/>
    <w:rsid w:val="00DA2ED1"/>
    <w:rsid w:val="00DA57B9"/>
    <w:rsid w:val="00DB1665"/>
    <w:rsid w:val="00DB63CB"/>
    <w:rsid w:val="00DB64B0"/>
    <w:rsid w:val="00DC2BCD"/>
    <w:rsid w:val="00DC558D"/>
    <w:rsid w:val="00DC65B3"/>
    <w:rsid w:val="00DD0101"/>
    <w:rsid w:val="00DD3269"/>
    <w:rsid w:val="00DD3F01"/>
    <w:rsid w:val="00DD4DDB"/>
    <w:rsid w:val="00DD5973"/>
    <w:rsid w:val="00DD73BA"/>
    <w:rsid w:val="00DE2AF0"/>
    <w:rsid w:val="00DE3F50"/>
    <w:rsid w:val="00DF01E1"/>
    <w:rsid w:val="00DF09A2"/>
    <w:rsid w:val="00E00AC2"/>
    <w:rsid w:val="00E01555"/>
    <w:rsid w:val="00E044E4"/>
    <w:rsid w:val="00E047D7"/>
    <w:rsid w:val="00E04E0C"/>
    <w:rsid w:val="00E10101"/>
    <w:rsid w:val="00E11DF0"/>
    <w:rsid w:val="00E130B5"/>
    <w:rsid w:val="00E14B5E"/>
    <w:rsid w:val="00E1546A"/>
    <w:rsid w:val="00E16566"/>
    <w:rsid w:val="00E165B1"/>
    <w:rsid w:val="00E2082D"/>
    <w:rsid w:val="00E32ED8"/>
    <w:rsid w:val="00E40E91"/>
    <w:rsid w:val="00E40FC5"/>
    <w:rsid w:val="00E41434"/>
    <w:rsid w:val="00E42FDB"/>
    <w:rsid w:val="00E4564D"/>
    <w:rsid w:val="00E519ED"/>
    <w:rsid w:val="00E527B0"/>
    <w:rsid w:val="00E57765"/>
    <w:rsid w:val="00E63293"/>
    <w:rsid w:val="00E64B11"/>
    <w:rsid w:val="00E67511"/>
    <w:rsid w:val="00E71F51"/>
    <w:rsid w:val="00E73DFF"/>
    <w:rsid w:val="00E746EE"/>
    <w:rsid w:val="00E75146"/>
    <w:rsid w:val="00E75EE2"/>
    <w:rsid w:val="00E768F1"/>
    <w:rsid w:val="00E84EC9"/>
    <w:rsid w:val="00E8658F"/>
    <w:rsid w:val="00E86D98"/>
    <w:rsid w:val="00E92286"/>
    <w:rsid w:val="00E92C85"/>
    <w:rsid w:val="00E94D34"/>
    <w:rsid w:val="00EA1A8E"/>
    <w:rsid w:val="00EA4112"/>
    <w:rsid w:val="00EA56EF"/>
    <w:rsid w:val="00EB057D"/>
    <w:rsid w:val="00EB080C"/>
    <w:rsid w:val="00EB08F7"/>
    <w:rsid w:val="00EB2497"/>
    <w:rsid w:val="00EB5AD6"/>
    <w:rsid w:val="00EB5F7C"/>
    <w:rsid w:val="00EC1D00"/>
    <w:rsid w:val="00EC50E7"/>
    <w:rsid w:val="00EC5BD8"/>
    <w:rsid w:val="00ED355A"/>
    <w:rsid w:val="00ED7EF5"/>
    <w:rsid w:val="00EE5802"/>
    <w:rsid w:val="00EE5E0F"/>
    <w:rsid w:val="00EE6676"/>
    <w:rsid w:val="00EF0A83"/>
    <w:rsid w:val="00EF3A9D"/>
    <w:rsid w:val="00EF588F"/>
    <w:rsid w:val="00EF78E4"/>
    <w:rsid w:val="00F12AA9"/>
    <w:rsid w:val="00F14205"/>
    <w:rsid w:val="00F14734"/>
    <w:rsid w:val="00F20700"/>
    <w:rsid w:val="00F22CC6"/>
    <w:rsid w:val="00F22CFC"/>
    <w:rsid w:val="00F24E5E"/>
    <w:rsid w:val="00F25852"/>
    <w:rsid w:val="00F25D34"/>
    <w:rsid w:val="00F30483"/>
    <w:rsid w:val="00F34B65"/>
    <w:rsid w:val="00F3724E"/>
    <w:rsid w:val="00F415E0"/>
    <w:rsid w:val="00F47B5C"/>
    <w:rsid w:val="00F51B46"/>
    <w:rsid w:val="00F52ACE"/>
    <w:rsid w:val="00F559E3"/>
    <w:rsid w:val="00F561E8"/>
    <w:rsid w:val="00F56243"/>
    <w:rsid w:val="00F56A88"/>
    <w:rsid w:val="00F575A9"/>
    <w:rsid w:val="00F70115"/>
    <w:rsid w:val="00F7142B"/>
    <w:rsid w:val="00F71ECA"/>
    <w:rsid w:val="00F75DDA"/>
    <w:rsid w:val="00F77BBC"/>
    <w:rsid w:val="00F80F59"/>
    <w:rsid w:val="00F823D4"/>
    <w:rsid w:val="00F835E4"/>
    <w:rsid w:val="00F949C2"/>
    <w:rsid w:val="00F96E48"/>
    <w:rsid w:val="00FA0124"/>
    <w:rsid w:val="00FA45A7"/>
    <w:rsid w:val="00FA587E"/>
    <w:rsid w:val="00FB03AA"/>
    <w:rsid w:val="00FB27CC"/>
    <w:rsid w:val="00FB73AE"/>
    <w:rsid w:val="00FB7DFE"/>
    <w:rsid w:val="00FC1203"/>
    <w:rsid w:val="00FC592B"/>
    <w:rsid w:val="00FC60DB"/>
    <w:rsid w:val="00FC7D65"/>
    <w:rsid w:val="00FD0138"/>
    <w:rsid w:val="00FD103F"/>
    <w:rsid w:val="00FD2855"/>
    <w:rsid w:val="00FD301D"/>
    <w:rsid w:val="00FD3C0D"/>
    <w:rsid w:val="00FD5617"/>
    <w:rsid w:val="00FD7754"/>
    <w:rsid w:val="00FE1183"/>
    <w:rsid w:val="00FE3C67"/>
    <w:rsid w:val="00FE3E0D"/>
    <w:rsid w:val="00FE56E9"/>
    <w:rsid w:val="00FE5D7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4:docId w14:val="78E80B99"/>
  <w15:docId w15:val="{86E79C01-0489-47B4-A34A-3FA849772E8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qFormat="1"/>
    <w:lsdException w:name="Document Map" w:semiHidden="1" w:unhideWhenUsed="1"/>
    <w:lsdException w:name="Plain Text" w:semiHidden="1" w:uiPriority="99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aliases w:val="Perso"/>
    <w:qFormat/>
    <w:rsid w:val="00AD76FE"/>
    <w:pPr>
      <w:jc w:val="both"/>
    </w:pPr>
    <w:rPr>
      <w:rFonts w:ascii="Arial" w:hAnsi="Arial"/>
      <w:sz w:val="22"/>
    </w:rPr>
  </w:style>
  <w:style w:type="paragraph" w:styleId="Titre1">
    <w:name w:val="heading 1"/>
    <w:basedOn w:val="Normal"/>
    <w:next w:val="Normal"/>
    <w:qFormat/>
    <w:rsid w:val="00CC3B87"/>
    <w:pPr>
      <w:keepNext/>
      <w:spacing w:before="240" w:after="60" w:line="312" w:lineRule="auto"/>
      <w:outlineLvl w:val="0"/>
    </w:pPr>
    <w:rPr>
      <w:rFonts w:eastAsia="Times" w:cs="Arial"/>
      <w:b/>
      <w:bCs/>
      <w:kern w:val="32"/>
      <w:sz w:val="36"/>
      <w:szCs w:val="32"/>
    </w:rPr>
  </w:style>
  <w:style w:type="paragraph" w:styleId="Titre4">
    <w:name w:val="heading 4"/>
    <w:basedOn w:val="Normal"/>
    <w:next w:val="Normal"/>
    <w:qFormat/>
    <w:rsid w:val="00847F39"/>
    <w:pPr>
      <w:keepNext/>
      <w:spacing w:before="240" w:after="60"/>
      <w:outlineLvl w:val="3"/>
    </w:pPr>
    <w:rPr>
      <w:rFonts w:ascii="Times New Roman" w:hAnsi="Times New Roman"/>
      <w:b/>
      <w:bCs/>
      <w:sz w:val="28"/>
      <w:szCs w:val="28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ieddepage">
    <w:name w:val="footer"/>
    <w:basedOn w:val="Normal"/>
    <w:rsid w:val="00C06AEE"/>
    <w:pPr>
      <w:tabs>
        <w:tab w:val="center" w:pos="4536"/>
        <w:tab w:val="right" w:pos="9072"/>
      </w:tabs>
    </w:pPr>
  </w:style>
  <w:style w:type="character" w:styleId="Numrodepage">
    <w:name w:val="page number"/>
    <w:basedOn w:val="Policepardfaut"/>
    <w:rsid w:val="00C06AEE"/>
  </w:style>
  <w:style w:type="paragraph" w:styleId="En-tte">
    <w:name w:val="header"/>
    <w:basedOn w:val="Normal"/>
    <w:link w:val="En-tteCar"/>
    <w:rsid w:val="00C06AEE"/>
    <w:pPr>
      <w:tabs>
        <w:tab w:val="center" w:pos="4536"/>
        <w:tab w:val="right" w:pos="9072"/>
      </w:tabs>
    </w:pPr>
  </w:style>
  <w:style w:type="paragraph" w:styleId="Textedebulles">
    <w:name w:val="Balloon Text"/>
    <w:basedOn w:val="Normal"/>
    <w:semiHidden/>
    <w:rsid w:val="009E3D9E"/>
    <w:rPr>
      <w:rFonts w:ascii="Tahoma" w:hAnsi="Tahoma" w:cs="Tahoma"/>
      <w:sz w:val="16"/>
      <w:szCs w:val="16"/>
    </w:rPr>
  </w:style>
  <w:style w:type="paragraph" w:styleId="TM4">
    <w:name w:val="toc 4"/>
    <w:basedOn w:val="Titre4"/>
    <w:semiHidden/>
    <w:rsid w:val="00847F39"/>
    <w:pPr>
      <w:keepNext w:val="0"/>
      <w:keepLines/>
      <w:tabs>
        <w:tab w:val="right" w:leader="dot" w:pos="8505"/>
      </w:tabs>
      <w:spacing w:before="120"/>
      <w:ind w:left="709" w:right="567" w:hanging="709"/>
      <w:jc w:val="left"/>
      <w:outlineLvl w:val="9"/>
    </w:pPr>
    <w:rPr>
      <w:rFonts w:ascii="Arial Gras" w:hAnsi="Arial Gras"/>
      <w:b w:val="0"/>
      <w:bCs w:val="0"/>
      <w:i/>
      <w:sz w:val="24"/>
      <w:szCs w:val="24"/>
    </w:rPr>
  </w:style>
  <w:style w:type="table" w:styleId="Grilledutableau">
    <w:name w:val="Table Grid"/>
    <w:basedOn w:val="TableauNormal"/>
    <w:rsid w:val="00847F39"/>
    <w:pPr>
      <w:jc w:val="both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Lienhypertexte">
    <w:name w:val="Hyperlink"/>
    <w:rsid w:val="00067F60"/>
    <w:rPr>
      <w:color w:val="0000FF"/>
      <w:u w:val="single"/>
    </w:rPr>
  </w:style>
  <w:style w:type="character" w:styleId="Marquedecommentaire">
    <w:name w:val="annotation reference"/>
    <w:rsid w:val="002307D9"/>
    <w:rPr>
      <w:sz w:val="16"/>
      <w:szCs w:val="16"/>
    </w:rPr>
  </w:style>
  <w:style w:type="paragraph" w:styleId="Commentaire">
    <w:name w:val="annotation text"/>
    <w:basedOn w:val="Normal"/>
    <w:link w:val="CommentaireCar"/>
    <w:rsid w:val="002307D9"/>
    <w:rPr>
      <w:sz w:val="20"/>
    </w:rPr>
  </w:style>
  <w:style w:type="character" w:customStyle="1" w:styleId="CommentaireCar">
    <w:name w:val="Commentaire Car"/>
    <w:link w:val="Commentaire"/>
    <w:rsid w:val="002307D9"/>
    <w:rPr>
      <w:rFonts w:ascii="Arial" w:hAnsi="Arial"/>
    </w:rPr>
  </w:style>
  <w:style w:type="paragraph" w:styleId="Objetducommentaire">
    <w:name w:val="annotation subject"/>
    <w:basedOn w:val="Commentaire"/>
    <w:next w:val="Commentaire"/>
    <w:link w:val="ObjetducommentaireCar"/>
    <w:rsid w:val="002307D9"/>
    <w:rPr>
      <w:b/>
      <w:bCs/>
    </w:rPr>
  </w:style>
  <w:style w:type="character" w:customStyle="1" w:styleId="ObjetducommentaireCar">
    <w:name w:val="Objet du commentaire Car"/>
    <w:link w:val="Objetducommentaire"/>
    <w:rsid w:val="002307D9"/>
    <w:rPr>
      <w:rFonts w:ascii="Arial" w:hAnsi="Arial"/>
      <w:b/>
      <w:bCs/>
    </w:rPr>
  </w:style>
  <w:style w:type="paragraph" w:styleId="Paragraphedeliste">
    <w:name w:val="List Paragraph"/>
    <w:basedOn w:val="Normal"/>
    <w:uiPriority w:val="34"/>
    <w:qFormat/>
    <w:rsid w:val="0092698F"/>
    <w:pPr>
      <w:ind w:left="708"/>
    </w:pPr>
  </w:style>
  <w:style w:type="character" w:customStyle="1" w:styleId="En-tteCar">
    <w:name w:val="En-tête Car"/>
    <w:link w:val="En-tte"/>
    <w:rsid w:val="001C5C3D"/>
    <w:rPr>
      <w:rFonts w:ascii="Arial" w:hAnsi="Arial"/>
      <w:sz w:val="22"/>
    </w:rPr>
  </w:style>
  <w:style w:type="paragraph" w:styleId="Textebrut">
    <w:name w:val="Plain Text"/>
    <w:basedOn w:val="Normal"/>
    <w:link w:val="TextebrutCar"/>
    <w:uiPriority w:val="99"/>
    <w:unhideWhenUsed/>
    <w:rsid w:val="00811D6B"/>
    <w:pPr>
      <w:jc w:val="left"/>
    </w:pPr>
    <w:rPr>
      <w:rFonts w:ascii="Calibri" w:eastAsia="Calibri" w:hAnsi="Calibri"/>
      <w:szCs w:val="21"/>
      <w:lang w:eastAsia="en-US"/>
    </w:rPr>
  </w:style>
  <w:style w:type="character" w:customStyle="1" w:styleId="TextebrutCar">
    <w:name w:val="Texte brut Car"/>
    <w:link w:val="Textebrut"/>
    <w:uiPriority w:val="99"/>
    <w:rsid w:val="00811D6B"/>
    <w:rPr>
      <w:rFonts w:ascii="Calibri" w:eastAsia="Calibri" w:hAnsi="Calibri"/>
      <w:sz w:val="22"/>
      <w:szCs w:val="21"/>
      <w:lang w:eastAsia="en-US"/>
    </w:rPr>
  </w:style>
  <w:style w:type="character" w:customStyle="1" w:styleId="apple-converted-space">
    <w:name w:val="apple-converted-space"/>
    <w:basedOn w:val="Policepardfaut"/>
    <w:rsid w:val="00CA12C7"/>
  </w:style>
  <w:style w:type="table" w:customStyle="1" w:styleId="Grilledutableau1">
    <w:name w:val="Grille du tableau1"/>
    <w:basedOn w:val="TableauNormal"/>
    <w:next w:val="Grilledutableau"/>
    <w:rsid w:val="00C9787C"/>
    <w:rPr>
      <w:lang w:val="fr-CH" w:eastAsia="fr-CH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extenote">
    <w:name w:val="Texte note"/>
    <w:basedOn w:val="Normal"/>
    <w:rsid w:val="00B47B36"/>
    <w:pPr>
      <w:keepLines/>
      <w:overflowPunct w:val="0"/>
      <w:autoSpaceDE w:val="0"/>
      <w:autoSpaceDN w:val="0"/>
      <w:adjustRightInd w:val="0"/>
      <w:spacing w:after="240"/>
      <w:textAlignment w:val="baseline"/>
    </w:pPr>
  </w:style>
  <w:style w:type="character" w:styleId="lev">
    <w:name w:val="Strong"/>
    <w:basedOn w:val="Policepardfaut"/>
    <w:uiPriority w:val="22"/>
    <w:qFormat/>
    <w:rsid w:val="00C86AD2"/>
    <w:rPr>
      <w:b/>
      <w:bCs/>
    </w:rPr>
  </w:style>
  <w:style w:type="character" w:customStyle="1" w:styleId="street-address">
    <w:name w:val="street-address"/>
    <w:basedOn w:val="Policepardfaut"/>
    <w:rsid w:val="00C86AD2"/>
  </w:style>
  <w:style w:type="character" w:customStyle="1" w:styleId="postal-code">
    <w:name w:val="postal-code"/>
    <w:basedOn w:val="Policepardfaut"/>
    <w:rsid w:val="00C86AD2"/>
  </w:style>
  <w:style w:type="character" w:customStyle="1" w:styleId="locality">
    <w:name w:val="locality"/>
    <w:basedOn w:val="Policepardfaut"/>
    <w:rsid w:val="00C86AD2"/>
  </w:style>
  <w:style w:type="paragraph" w:styleId="Sansinterligne">
    <w:name w:val="No Spacing"/>
    <w:uiPriority w:val="1"/>
    <w:qFormat/>
    <w:rsid w:val="00854CF1"/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styleId="Mentionnonrsolue">
    <w:name w:val="Unresolved Mention"/>
    <w:basedOn w:val="Policepardfaut"/>
    <w:uiPriority w:val="99"/>
    <w:semiHidden/>
    <w:unhideWhenUsed/>
    <w:rsid w:val="00187553"/>
    <w:rPr>
      <w:color w:val="605E5C"/>
      <w:shd w:val="clear" w:color="auto" w:fill="E1DFDD"/>
    </w:rPr>
  </w:style>
  <w:style w:type="paragraph" w:styleId="Lgende">
    <w:name w:val="caption"/>
    <w:basedOn w:val="Normal"/>
    <w:next w:val="Normal"/>
    <w:unhideWhenUsed/>
    <w:qFormat/>
    <w:rsid w:val="00896A13"/>
    <w:pPr>
      <w:spacing w:after="200"/>
    </w:pPr>
    <w:rPr>
      <w:i/>
      <w:iCs/>
      <w:color w:val="1F497D" w:themeColor="text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88490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6012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9115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9699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130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4342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216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3983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6889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0713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9442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3802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5572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header" Target="header1.xml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3.png"/><Relationship Id="rId17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://www.lanuitestbelle.org" TargetMode="External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hyperlink" Target="mailto:communication@grand-geneve.or" TargetMode="External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jpg"/><Relationship Id="rId14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6.jp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lfabiani.Arc-PortHP02\Desktop\LNEB\2020\mod&#232;le%20courrier\Courrier-Grand-Geneve.dotx" TargetMode="Externa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2F49187-CDED-45AF-AD2B-6ABE658CBA5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Courrier-Grand-Geneve</Template>
  <TotalTime>2</TotalTime>
  <Pages>2</Pages>
  <Words>441</Words>
  <Characters>2431</Characters>
  <Application>Microsoft Office Word</Application>
  <DocSecurity>0</DocSecurity>
  <Lines>20</Lines>
  <Paragraphs>5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Titre du procès verbal</vt:lpstr>
    </vt:vector>
  </TitlesOfParts>
  <Company>SEGH</Company>
  <LinksUpToDate>false</LinksUpToDate>
  <CharactersWithSpaces>2867</CharactersWithSpaces>
  <SharedDoc>false</SharedDoc>
  <HLinks>
    <vt:vector size="30" baseType="variant">
      <vt:variant>
        <vt:i4>7798863</vt:i4>
      </vt:variant>
      <vt:variant>
        <vt:i4>39</vt:i4>
      </vt:variant>
      <vt:variant>
        <vt:i4>0</vt:i4>
      </vt:variant>
      <vt:variant>
        <vt:i4>5</vt:i4>
      </vt:variant>
      <vt:variant>
        <vt:lpwstr>mailto:brice.fusaro@grand-geneve.org</vt:lpwstr>
      </vt:variant>
      <vt:variant>
        <vt:lpwstr/>
      </vt:variant>
      <vt:variant>
        <vt:i4>2883667</vt:i4>
      </vt:variant>
      <vt:variant>
        <vt:i4>36</vt:i4>
      </vt:variant>
      <vt:variant>
        <vt:i4>0</vt:i4>
      </vt:variant>
      <vt:variant>
        <vt:i4>5</vt:i4>
      </vt:variant>
      <vt:variant>
        <vt:lpwstr>mailto:frederic.bessat@arcdugenevois.fr</vt:lpwstr>
      </vt:variant>
      <vt:variant>
        <vt:lpwstr/>
      </vt:variant>
      <vt:variant>
        <vt:i4>1441828</vt:i4>
      </vt:variant>
      <vt:variant>
        <vt:i4>33</vt:i4>
      </vt:variant>
      <vt:variant>
        <vt:i4>0</vt:i4>
      </vt:variant>
      <vt:variant>
        <vt:i4>5</vt:i4>
      </vt:variant>
      <vt:variant>
        <vt:lpwstr>mailto:sylvain.ferretti@etat.ge.ch</vt:lpwstr>
      </vt:variant>
      <vt:variant>
        <vt:lpwstr/>
      </vt:variant>
      <vt:variant>
        <vt:i4>8060957</vt:i4>
      </vt:variant>
      <vt:variant>
        <vt:i4>30</vt:i4>
      </vt:variant>
      <vt:variant>
        <vt:i4>0</vt:i4>
      </vt:variant>
      <vt:variant>
        <vt:i4>5</vt:i4>
      </vt:variant>
      <vt:variant>
        <vt:lpwstr>mailto:p.roulet@regionyon.ch</vt:lpwstr>
      </vt:variant>
      <vt:variant>
        <vt:lpwstr/>
      </vt:variant>
      <vt:variant>
        <vt:i4>4521996</vt:i4>
      </vt:variant>
      <vt:variant>
        <vt:i4>3</vt:i4>
      </vt:variant>
      <vt:variant>
        <vt:i4>0</vt:i4>
      </vt:variant>
      <vt:variant>
        <vt:i4>5</vt:i4>
      </vt:variant>
      <vt:variant>
        <vt:lpwstr>http://www.grand-geneve.org/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Titre du procès verbal</dc:title>
  <dc:creator>Laure Fabiani</dc:creator>
  <cp:lastModifiedBy>Laure Fabiani</cp:lastModifiedBy>
  <cp:revision>3</cp:revision>
  <cp:lastPrinted>2017-06-01T16:11:00Z</cp:lastPrinted>
  <dcterms:created xsi:type="dcterms:W3CDTF">2021-02-01T16:25:00Z</dcterms:created>
  <dcterms:modified xsi:type="dcterms:W3CDTF">2021-02-02T17:43:00Z</dcterms:modified>
</cp:coreProperties>
</file>